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C3BAB" w14:textId="77777777" w:rsidR="00680D47" w:rsidRPr="009A5BB9" w:rsidRDefault="00680D47" w:rsidP="00F15854"/>
    <w:p w14:paraId="25BA14F2" w14:textId="77777777" w:rsidR="009A5BB9" w:rsidRDefault="009A5BB9" w:rsidP="00F15854"/>
    <w:p w14:paraId="6EC24B46" w14:textId="77777777" w:rsidR="009A5BB9" w:rsidRDefault="009A5BB9" w:rsidP="00F15854"/>
    <w:p w14:paraId="2ECEA196" w14:textId="77777777" w:rsidR="00680D47" w:rsidRPr="00F15854" w:rsidRDefault="00680D47" w:rsidP="00F15854">
      <w:pPr>
        <w:jc w:val="center"/>
        <w:rPr>
          <w:b/>
          <w:sz w:val="32"/>
          <w:szCs w:val="32"/>
        </w:rPr>
      </w:pPr>
      <w:r w:rsidRPr="00F15854">
        <w:rPr>
          <w:b/>
          <w:sz w:val="32"/>
          <w:szCs w:val="32"/>
        </w:rPr>
        <w:t xml:space="preserve">MARCHE PUBLIC DE </w:t>
      </w:r>
      <w:r w:rsidR="00F15854">
        <w:rPr>
          <w:b/>
          <w:sz w:val="32"/>
          <w:szCs w:val="32"/>
        </w:rPr>
        <w:t>SERVICES</w:t>
      </w:r>
    </w:p>
    <w:p w14:paraId="4819B35C" w14:textId="77777777" w:rsidR="00680D47" w:rsidRDefault="00680D47" w:rsidP="00F15854"/>
    <w:p w14:paraId="125D398A" w14:textId="77777777" w:rsidR="00F15854" w:rsidRDefault="00F15854" w:rsidP="00F15854"/>
    <w:p w14:paraId="1D7513D7" w14:textId="77777777" w:rsidR="00680D47" w:rsidRDefault="00680D47" w:rsidP="009A5B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F15854" w14:paraId="15456768" w14:textId="77777777" w:rsidTr="00E63EA3">
        <w:tc>
          <w:tcPr>
            <w:tcW w:w="10345" w:type="dxa"/>
            <w:shd w:val="clear" w:color="auto" w:fill="auto"/>
          </w:tcPr>
          <w:p w14:paraId="2F86D521" w14:textId="77777777" w:rsidR="00F15854" w:rsidRDefault="00F15854" w:rsidP="00E63EA3">
            <w:pPr>
              <w:pStyle w:val="Corpsdetexte31"/>
              <w:jc w:val="center"/>
            </w:pPr>
          </w:p>
          <w:p w14:paraId="62AB2B67" w14:textId="77777777" w:rsidR="00F15854" w:rsidRPr="00A4074D" w:rsidRDefault="00B32F54" w:rsidP="00E63EA3">
            <w:pPr>
              <w:pStyle w:val="Corpsdetexte31"/>
              <w:jc w:val="center"/>
              <w:rPr>
                <w:sz w:val="32"/>
                <w:szCs w:val="32"/>
              </w:rPr>
            </w:pPr>
            <w:r w:rsidRPr="00A4074D">
              <w:rPr>
                <w:b/>
                <w:sz w:val="32"/>
                <w:szCs w:val="32"/>
              </w:rPr>
              <w:t>DECOMPOSITION D</w:t>
            </w:r>
            <w:r w:rsidR="00167199" w:rsidRPr="00A4074D">
              <w:rPr>
                <w:b/>
                <w:sz w:val="32"/>
                <w:szCs w:val="32"/>
              </w:rPr>
              <w:t>U</w:t>
            </w:r>
            <w:r w:rsidRPr="00A4074D">
              <w:rPr>
                <w:b/>
                <w:sz w:val="32"/>
                <w:szCs w:val="32"/>
              </w:rPr>
              <w:t xml:space="preserve"> PRIX FORFAITAIRE</w:t>
            </w:r>
            <w:r w:rsidR="00FA06EB" w:rsidRPr="00A4074D">
              <w:rPr>
                <w:b/>
                <w:sz w:val="32"/>
                <w:szCs w:val="32"/>
              </w:rPr>
              <w:t xml:space="preserve"> (</w:t>
            </w:r>
            <w:r w:rsidRPr="00A4074D">
              <w:rPr>
                <w:b/>
                <w:sz w:val="32"/>
                <w:szCs w:val="32"/>
              </w:rPr>
              <w:t>DPF</w:t>
            </w:r>
            <w:r w:rsidR="00FA06EB" w:rsidRPr="00A4074D">
              <w:rPr>
                <w:b/>
                <w:sz w:val="32"/>
                <w:szCs w:val="32"/>
              </w:rPr>
              <w:t>)</w:t>
            </w:r>
          </w:p>
          <w:p w14:paraId="5BACF525" w14:textId="77777777" w:rsidR="00F15854" w:rsidRDefault="00F15854" w:rsidP="00E63EA3">
            <w:pPr>
              <w:pStyle w:val="Corpsdetexte31"/>
              <w:jc w:val="center"/>
            </w:pPr>
          </w:p>
        </w:tc>
      </w:tr>
    </w:tbl>
    <w:p w14:paraId="229CC7E4" w14:textId="77777777" w:rsidR="00F15854" w:rsidRDefault="00F15854" w:rsidP="00F15854">
      <w:pPr>
        <w:pStyle w:val="Corpsdetexte31"/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189"/>
      </w:tblGrid>
      <w:tr w:rsidR="00F15854" w14:paraId="57412E0C" w14:textId="77777777" w:rsidTr="00373619"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D37C3" w14:textId="77777777" w:rsidR="00F15854" w:rsidRPr="0014412E" w:rsidRDefault="00F15854" w:rsidP="00E63EA3">
            <w:pPr>
              <w:jc w:val="center"/>
              <w:rPr>
                <w:b/>
                <w:i/>
              </w:rPr>
            </w:pPr>
            <w:r w:rsidRPr="0014412E">
              <w:rPr>
                <w:b/>
                <w:i/>
              </w:rPr>
              <w:t>Objet du marché</w:t>
            </w:r>
          </w:p>
        </w:tc>
      </w:tr>
      <w:tr w:rsidR="00F15854" w14:paraId="74A3F9D2" w14:textId="77777777" w:rsidTr="000A33F4">
        <w:trPr>
          <w:trHeight w:val="1922"/>
        </w:trPr>
        <w:tc>
          <w:tcPr>
            <w:tcW w:w="10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6616" w14:textId="77777777" w:rsidR="000A33F4" w:rsidRDefault="000A33F4" w:rsidP="002511C7">
            <w:pPr>
              <w:jc w:val="center"/>
              <w:rPr>
                <w:rFonts w:ascii="Calibri" w:hAnsi="Calibri" w:cs="Calibri"/>
                <w:b/>
                <w:bCs/>
                <w:sz w:val="28"/>
              </w:rPr>
            </w:pPr>
          </w:p>
          <w:p w14:paraId="10A95122" w14:textId="77777777" w:rsidR="002511C7" w:rsidRPr="000A33F4" w:rsidRDefault="002511C7" w:rsidP="002511C7">
            <w:pPr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0A33F4">
              <w:rPr>
                <w:rFonts w:ascii="Calibri" w:hAnsi="Calibri" w:cs="Calibri"/>
                <w:b/>
                <w:bCs/>
                <w:sz w:val="28"/>
              </w:rPr>
              <w:t>Projet n°</w:t>
            </w:r>
            <w:r w:rsidR="00C61F78" w:rsidRPr="000A33F4">
              <w:rPr>
                <w:rFonts w:ascii="Calibri" w:hAnsi="Calibri" w:cs="Calibri"/>
                <w:b/>
                <w:bCs/>
                <w:sz w:val="28"/>
              </w:rPr>
              <w:t>26-BCO05-008</w:t>
            </w:r>
          </w:p>
          <w:p w14:paraId="4A9A31A2" w14:textId="77777777" w:rsidR="002511C7" w:rsidRPr="000A33F4" w:rsidRDefault="00C61F78" w:rsidP="002511C7">
            <w:pPr>
              <w:jc w:val="center"/>
              <w:rPr>
                <w:rFonts w:ascii="Calibri" w:hAnsi="Calibri" w:cs="Calibri"/>
                <w:b/>
                <w:bCs/>
                <w:sz w:val="28"/>
              </w:rPr>
            </w:pPr>
            <w:r w:rsidRPr="000A33F4">
              <w:rPr>
                <w:rFonts w:ascii="Calibri" w:hAnsi="Calibri" w:cs="Calibri"/>
                <w:b/>
                <w:bCs/>
                <w:sz w:val="28"/>
              </w:rPr>
              <w:t>Bourogne (90)  - 1RA - Quartier Ailleret - Création d’atelier</w:t>
            </w:r>
            <w:r w:rsidR="00896920" w:rsidRPr="000A33F4">
              <w:rPr>
                <w:rFonts w:ascii="Calibri" w:hAnsi="Calibri" w:cs="Calibri"/>
                <w:b/>
                <w:bCs/>
                <w:sz w:val="28"/>
              </w:rPr>
              <w:t>s</w:t>
            </w:r>
            <w:r w:rsidRPr="000A33F4">
              <w:rPr>
                <w:rFonts w:ascii="Calibri" w:hAnsi="Calibri" w:cs="Calibri"/>
                <w:b/>
                <w:bCs/>
                <w:sz w:val="28"/>
              </w:rPr>
              <w:t xml:space="preserve"> multi techniques - Marché Coordination Sécurité Protection de la Santé de 1er catégorie</w:t>
            </w:r>
          </w:p>
          <w:p w14:paraId="186EFB1B" w14:textId="77777777" w:rsidR="00F15854" w:rsidRDefault="00F15854" w:rsidP="00456DDE">
            <w:pPr>
              <w:jc w:val="center"/>
            </w:pPr>
          </w:p>
        </w:tc>
      </w:tr>
    </w:tbl>
    <w:p w14:paraId="51B3E446" w14:textId="77777777" w:rsidR="00F15854" w:rsidRDefault="00F15854" w:rsidP="00F1585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1"/>
        <w:gridCol w:w="5104"/>
      </w:tblGrid>
      <w:tr w:rsidR="00F15854" w14:paraId="7D9D2A40" w14:textId="77777777" w:rsidTr="000A33F4">
        <w:trPr>
          <w:trHeight w:val="569"/>
        </w:trPr>
        <w:tc>
          <w:tcPr>
            <w:tcW w:w="103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93C59" w14:textId="77777777" w:rsidR="00F15854" w:rsidRPr="00E63EA3" w:rsidRDefault="00F15854" w:rsidP="007B0E49">
            <w:pPr>
              <w:jc w:val="center"/>
              <w:rPr>
                <w:b/>
                <w:i/>
              </w:rPr>
            </w:pPr>
            <w:r w:rsidRPr="00E63EA3">
              <w:rPr>
                <w:b/>
                <w:i/>
              </w:rPr>
              <w:t xml:space="preserve">Tous les postes </w:t>
            </w:r>
            <w:r w:rsidR="007B0E49">
              <w:rPr>
                <w:b/>
                <w:i/>
              </w:rPr>
              <w:t xml:space="preserve">de la décomposition du prix forfaitaire </w:t>
            </w:r>
            <w:r w:rsidRPr="00E63EA3">
              <w:rPr>
                <w:b/>
                <w:i/>
              </w:rPr>
              <w:t>doivent impérativement être renseignés</w:t>
            </w:r>
          </w:p>
        </w:tc>
      </w:tr>
      <w:tr w:rsidR="00F15854" w:rsidRPr="00E63EA3" w14:paraId="1EED1346" w14:textId="77777777" w:rsidTr="000A33F4">
        <w:trPr>
          <w:trHeight w:val="2146"/>
        </w:trPr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16AC646" w14:textId="77777777" w:rsidR="00F15854" w:rsidRPr="00E63EA3" w:rsidRDefault="00F15854" w:rsidP="00E63EA3">
            <w:pPr>
              <w:rPr>
                <w:b/>
                <w:u w:val="single"/>
              </w:rPr>
            </w:pPr>
            <w:r w:rsidRPr="00E63EA3">
              <w:rPr>
                <w:b/>
                <w:u w:val="single"/>
              </w:rPr>
              <w:t>NE SONT PAS ADMIS :</w:t>
            </w:r>
          </w:p>
          <w:p w14:paraId="484529FF" w14:textId="77777777" w:rsidR="00F15854" w:rsidRPr="00E63EA3" w:rsidRDefault="00F15854" w:rsidP="00E63EA3">
            <w:pPr>
              <w:rPr>
                <w:b/>
              </w:rPr>
            </w:pPr>
            <w:r w:rsidRPr="00E63EA3">
              <w:rPr>
                <w:b/>
              </w:rPr>
              <w:t>- LES POSTES «  NON CHIFFRES »</w:t>
            </w:r>
          </w:p>
          <w:p w14:paraId="2068E8D1" w14:textId="77777777" w:rsidR="00F15854" w:rsidRPr="00E63EA3" w:rsidRDefault="00F15854" w:rsidP="00E63EA3">
            <w:pPr>
              <w:rPr>
                <w:b/>
              </w:rPr>
            </w:pPr>
            <w:r w:rsidRPr="00E63EA3">
              <w:rPr>
                <w:b/>
              </w:rPr>
              <w:t>- LES POSTES «  POUR MEMOIRE »</w:t>
            </w:r>
          </w:p>
          <w:p w14:paraId="73B850D8" w14:textId="77777777" w:rsidR="00F15854" w:rsidRPr="00E63EA3" w:rsidRDefault="00F15854" w:rsidP="00E63EA3">
            <w:pPr>
              <w:rPr>
                <w:b/>
              </w:rPr>
            </w:pPr>
            <w:r w:rsidRPr="00E63EA3">
              <w:rPr>
                <w:b/>
              </w:rPr>
              <w:t>- LES POSTES « INCLUS »</w:t>
            </w:r>
          </w:p>
        </w:tc>
        <w:tc>
          <w:tcPr>
            <w:tcW w:w="5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7425" w14:textId="77777777" w:rsidR="00F15854" w:rsidRPr="00E63EA3" w:rsidRDefault="00F15854" w:rsidP="00E63EA3">
            <w:pPr>
              <w:rPr>
                <w:b/>
              </w:rPr>
            </w:pPr>
          </w:p>
          <w:p w14:paraId="562E64B7" w14:textId="77777777" w:rsidR="00F15854" w:rsidRPr="00E63EA3" w:rsidRDefault="00F15854" w:rsidP="00E63EA3">
            <w:pPr>
              <w:rPr>
                <w:b/>
              </w:rPr>
            </w:pPr>
            <w:r w:rsidRPr="00E63EA3">
              <w:rPr>
                <w:b/>
              </w:rPr>
              <w:t>- LES POSTES « MONTANTS NULS »</w:t>
            </w:r>
          </w:p>
          <w:p w14:paraId="4CDA9FF1" w14:textId="77777777" w:rsidR="00F15854" w:rsidRPr="00E63EA3" w:rsidRDefault="00F15854" w:rsidP="00E63EA3">
            <w:pPr>
              <w:rPr>
                <w:b/>
              </w:rPr>
            </w:pPr>
            <w:r w:rsidRPr="00E63EA3">
              <w:rPr>
                <w:b/>
              </w:rPr>
              <w:t>- LES AJOUTS OU MODIFICATIONS DE POSTE</w:t>
            </w:r>
          </w:p>
          <w:p w14:paraId="7A36AF39" w14:textId="77777777" w:rsidR="00F15854" w:rsidRPr="00E63EA3" w:rsidRDefault="00F15854" w:rsidP="00E63EA3">
            <w:pPr>
              <w:rPr>
                <w:b/>
              </w:rPr>
            </w:pPr>
            <w:r w:rsidRPr="00E63EA3">
              <w:rPr>
                <w:b/>
              </w:rPr>
              <w:t>- LA MODIFICATION DU CADRE</w:t>
            </w:r>
          </w:p>
        </w:tc>
      </w:tr>
    </w:tbl>
    <w:p w14:paraId="080917C2" w14:textId="77777777" w:rsidR="00680D47" w:rsidRDefault="00680D47" w:rsidP="009A5BB9"/>
    <w:p w14:paraId="5FE13136" w14:textId="77777777" w:rsidR="00A64656" w:rsidRDefault="00A64656" w:rsidP="009A5BB9"/>
    <w:p w14:paraId="5D29C63F" w14:textId="77777777" w:rsidR="00A64656" w:rsidRDefault="00A64656" w:rsidP="009A5BB9"/>
    <w:p w14:paraId="26A752BA" w14:textId="77777777" w:rsidR="00A64656" w:rsidRDefault="00A64656" w:rsidP="009A5BB9"/>
    <w:p w14:paraId="7C1D7C5D" w14:textId="77777777" w:rsidR="00A64656" w:rsidRDefault="00A64656" w:rsidP="009A5BB9"/>
    <w:p w14:paraId="1238F0FA" w14:textId="77777777" w:rsidR="00A64656" w:rsidRDefault="00A64656" w:rsidP="009A5BB9"/>
    <w:p w14:paraId="2D815D98" w14:textId="77777777" w:rsidR="00A64656" w:rsidRDefault="00A64656" w:rsidP="009A5BB9"/>
    <w:p w14:paraId="56F06197" w14:textId="77777777" w:rsidR="00A64656" w:rsidRDefault="00A64656" w:rsidP="009A5BB9"/>
    <w:p w14:paraId="5EDCC1BC" w14:textId="77777777" w:rsidR="00A64656" w:rsidRDefault="00A64656" w:rsidP="009A5BB9"/>
    <w:p w14:paraId="56012801" w14:textId="77777777" w:rsidR="00A64656" w:rsidRDefault="00A64656" w:rsidP="009A5BB9"/>
    <w:p w14:paraId="05689EFC" w14:textId="77777777" w:rsidR="00A64656" w:rsidRDefault="00A64656" w:rsidP="009A5BB9"/>
    <w:p w14:paraId="35118E00" w14:textId="77777777" w:rsidR="00E450B6" w:rsidRDefault="00E450B6" w:rsidP="009A5BB9">
      <w:pPr>
        <w:sectPr w:rsidR="00E450B6" w:rsidSect="009A5BB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notePr>
            <w:numRestart w:val="eachSect"/>
          </w:footnotePr>
          <w:type w:val="continuous"/>
          <w:pgSz w:w="11907" w:h="16840" w:code="9"/>
          <w:pgMar w:top="1134" w:right="851" w:bottom="1134" w:left="851" w:header="567" w:footer="567" w:gutter="0"/>
          <w:paperSrc w:first="7" w:other="7"/>
          <w:pgNumType w:start="1"/>
          <w:cols w:space="708"/>
          <w:docGrid w:linePitch="299"/>
        </w:sectPr>
      </w:pPr>
    </w:p>
    <w:p w14:paraId="7D815B3B" w14:textId="77777777" w:rsidR="00E450B6" w:rsidRDefault="00E450B6" w:rsidP="00E450B6">
      <w:pPr>
        <w:rPr>
          <w:sz w:val="16"/>
          <w:szCs w:val="16"/>
        </w:rPr>
      </w:pPr>
    </w:p>
    <w:tbl>
      <w:tblPr>
        <w:tblW w:w="14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4132"/>
        <w:gridCol w:w="2247"/>
        <w:gridCol w:w="3582"/>
        <w:gridCol w:w="2915"/>
      </w:tblGrid>
      <w:tr w:rsidR="000A33F4" w:rsidRPr="000A33F4" w14:paraId="1ECC57D4" w14:textId="77777777" w:rsidTr="004B6A95">
        <w:trPr>
          <w:jc w:val="center"/>
        </w:trPr>
        <w:tc>
          <w:tcPr>
            <w:tcW w:w="14572" w:type="dxa"/>
            <w:gridSpan w:val="5"/>
            <w:shd w:val="clear" w:color="auto" w:fill="D9D9D9" w:themeFill="background1" w:themeFillShade="D9"/>
          </w:tcPr>
          <w:p w14:paraId="6695E057" w14:textId="77777777" w:rsidR="000A33F4" w:rsidRPr="000A33F4" w:rsidRDefault="000A33F4" w:rsidP="000A33F4">
            <w:pPr>
              <w:jc w:val="center"/>
              <w:rPr>
                <w:b/>
                <w:sz w:val="32"/>
              </w:rPr>
            </w:pPr>
            <w:r w:rsidRPr="000A33F4">
              <w:rPr>
                <w:b/>
                <w:sz w:val="32"/>
              </w:rPr>
              <w:t>Création d’ateliers multi techniques</w:t>
            </w:r>
          </w:p>
        </w:tc>
      </w:tr>
      <w:tr w:rsidR="00660AFC" w:rsidRPr="000A33F4" w14:paraId="08DF2DA5" w14:textId="77777777" w:rsidTr="004B6A95">
        <w:trPr>
          <w:trHeight w:val="627"/>
          <w:jc w:val="center"/>
        </w:trPr>
        <w:tc>
          <w:tcPr>
            <w:tcW w:w="14572" w:type="dxa"/>
            <w:gridSpan w:val="5"/>
            <w:shd w:val="clear" w:color="auto" w:fill="D9D9D9" w:themeFill="background1" w:themeFillShade="D9"/>
            <w:vAlign w:val="center"/>
          </w:tcPr>
          <w:p w14:paraId="20521AE9" w14:textId="77777777" w:rsidR="00660AFC" w:rsidRPr="000A33F4" w:rsidRDefault="00660AFC" w:rsidP="00660AFC">
            <w:pPr>
              <w:jc w:val="center"/>
              <w:rPr>
                <w:b/>
              </w:rPr>
            </w:pPr>
            <w:r w:rsidRPr="000A33F4">
              <w:rPr>
                <w:b/>
              </w:rPr>
              <w:t>PARTIE TECHNIQUE 1  : CONCEPTION – PHASES APS, APD et PRO</w:t>
            </w:r>
          </w:p>
        </w:tc>
      </w:tr>
      <w:tr w:rsidR="00660AFC" w14:paraId="4C0BD855" w14:textId="77777777" w:rsidTr="004B6A95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74E6D3FA" w14:textId="77777777" w:rsidR="00660AFC" w:rsidRPr="000A33F4" w:rsidRDefault="00660AFC" w:rsidP="00660AFC">
            <w:r w:rsidRPr="000A33F4">
              <w:t>ARTICLES CCP</w:t>
            </w:r>
          </w:p>
        </w:tc>
        <w:tc>
          <w:tcPr>
            <w:tcW w:w="4132" w:type="dxa"/>
            <w:shd w:val="clear" w:color="auto" w:fill="D9D9D9" w:themeFill="background1" w:themeFillShade="D9"/>
          </w:tcPr>
          <w:p w14:paraId="565F1122" w14:textId="77777777" w:rsidR="00660AFC" w:rsidRPr="000A33F4" w:rsidRDefault="00660AFC" w:rsidP="00660AFC">
            <w:r w:rsidRPr="000A33F4">
              <w:t>DESIGNATION</w:t>
            </w:r>
          </w:p>
        </w:tc>
        <w:tc>
          <w:tcPr>
            <w:tcW w:w="2247" w:type="dxa"/>
            <w:shd w:val="clear" w:color="auto" w:fill="D9D9D9" w:themeFill="background1" w:themeFillShade="D9"/>
          </w:tcPr>
          <w:p w14:paraId="1821342C" w14:textId="77777777" w:rsidR="00660AFC" w:rsidRPr="000A33F4" w:rsidRDefault="00660AFC" w:rsidP="00660AFC">
            <w:r w:rsidRPr="000A33F4">
              <w:t>TEMPS INTERVENTION</w:t>
            </w:r>
          </w:p>
        </w:tc>
        <w:tc>
          <w:tcPr>
            <w:tcW w:w="3582" w:type="dxa"/>
            <w:shd w:val="clear" w:color="auto" w:fill="D9D9D9" w:themeFill="background1" w:themeFillShade="D9"/>
          </w:tcPr>
          <w:p w14:paraId="4CDB4843" w14:textId="77777777" w:rsidR="00660AFC" w:rsidRPr="000A33F4" w:rsidRDefault="00660AFC" w:rsidP="00660AFC">
            <w:r w:rsidRPr="000A33F4">
              <w:t>COUT HORAIRE</w:t>
            </w:r>
          </w:p>
        </w:tc>
        <w:tc>
          <w:tcPr>
            <w:tcW w:w="2915" w:type="dxa"/>
            <w:shd w:val="clear" w:color="auto" w:fill="D9D9D9" w:themeFill="background1" w:themeFillShade="D9"/>
          </w:tcPr>
          <w:p w14:paraId="137008BC" w14:textId="77777777" w:rsidR="00660AFC" w:rsidRPr="000A33F4" w:rsidRDefault="00660AFC" w:rsidP="00660AFC">
            <w:r w:rsidRPr="000A33F4">
              <w:t>MONTANT</w:t>
            </w:r>
          </w:p>
        </w:tc>
      </w:tr>
      <w:tr w:rsidR="00660AFC" w14:paraId="04AAED20" w14:textId="77777777" w:rsidTr="004B6A95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7D770C04" w14:textId="77777777" w:rsidR="00660AFC" w:rsidRPr="000A33F4" w:rsidRDefault="00660AFC" w:rsidP="00660AFC"/>
        </w:tc>
        <w:tc>
          <w:tcPr>
            <w:tcW w:w="4132" w:type="dxa"/>
            <w:shd w:val="clear" w:color="auto" w:fill="D9D9D9" w:themeFill="background1" w:themeFillShade="D9"/>
          </w:tcPr>
          <w:p w14:paraId="5B14FF2C" w14:textId="77777777" w:rsidR="00660AFC" w:rsidRPr="000A33F4" w:rsidRDefault="00660AFC" w:rsidP="00660AFC"/>
        </w:tc>
        <w:tc>
          <w:tcPr>
            <w:tcW w:w="2247" w:type="dxa"/>
            <w:shd w:val="clear" w:color="auto" w:fill="D9D9D9" w:themeFill="background1" w:themeFillShade="D9"/>
          </w:tcPr>
          <w:p w14:paraId="4F8E0F6E" w14:textId="77777777" w:rsidR="00660AFC" w:rsidRPr="000A33F4" w:rsidRDefault="00660AFC" w:rsidP="00660AFC">
            <w:r w:rsidRPr="000A33F4">
              <w:t>(en heures)</w:t>
            </w:r>
          </w:p>
        </w:tc>
        <w:tc>
          <w:tcPr>
            <w:tcW w:w="3582" w:type="dxa"/>
            <w:shd w:val="clear" w:color="auto" w:fill="D9D9D9" w:themeFill="background1" w:themeFillShade="D9"/>
          </w:tcPr>
          <w:p w14:paraId="17F2BDA3" w14:textId="77777777" w:rsidR="00660AFC" w:rsidRPr="000A33F4" w:rsidRDefault="00660AFC" w:rsidP="00660AFC"/>
        </w:tc>
        <w:tc>
          <w:tcPr>
            <w:tcW w:w="2915" w:type="dxa"/>
            <w:shd w:val="clear" w:color="auto" w:fill="D9D9D9" w:themeFill="background1" w:themeFillShade="D9"/>
          </w:tcPr>
          <w:p w14:paraId="5661E56A" w14:textId="77777777" w:rsidR="00660AFC" w:rsidRPr="000A33F4" w:rsidRDefault="00660AFC" w:rsidP="00660AFC">
            <w:r w:rsidRPr="000A33F4">
              <w:t>€ HT</w:t>
            </w:r>
          </w:p>
        </w:tc>
      </w:tr>
      <w:tr w:rsidR="00660AFC" w14:paraId="4B5B4579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2C57A165" w14:textId="77777777" w:rsidR="00660AFC" w:rsidRPr="000A33F4" w:rsidRDefault="00660AFC" w:rsidP="00371026">
            <w:r w:rsidRPr="000A33F4">
              <w:t>4.1.</w:t>
            </w:r>
            <w:r w:rsidR="00371026">
              <w:t>2</w:t>
            </w:r>
          </w:p>
        </w:tc>
        <w:tc>
          <w:tcPr>
            <w:tcW w:w="4132" w:type="dxa"/>
            <w:shd w:val="clear" w:color="auto" w:fill="auto"/>
          </w:tcPr>
          <w:p w14:paraId="38D75F15" w14:textId="77777777" w:rsidR="00660AFC" w:rsidRPr="000A33F4" w:rsidRDefault="00660AFC" w:rsidP="00660AFC">
            <w:r w:rsidRPr="000A33F4">
              <w:t>Ouverture et tenue du registre journal</w:t>
            </w:r>
          </w:p>
        </w:tc>
        <w:tc>
          <w:tcPr>
            <w:tcW w:w="2247" w:type="dxa"/>
            <w:shd w:val="clear" w:color="auto" w:fill="auto"/>
          </w:tcPr>
          <w:p w14:paraId="396775BB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511C5D40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483243AE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08528074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078515F1" w14:textId="77777777" w:rsidR="00660AFC" w:rsidRPr="000A33F4" w:rsidRDefault="00660AFC" w:rsidP="00371026">
            <w:r w:rsidRPr="000A33F4">
              <w:t>4.1.</w:t>
            </w:r>
            <w:r w:rsidR="00371026">
              <w:t>2</w:t>
            </w:r>
            <w:r>
              <w:t>.1</w:t>
            </w:r>
          </w:p>
        </w:tc>
        <w:tc>
          <w:tcPr>
            <w:tcW w:w="4132" w:type="dxa"/>
            <w:shd w:val="clear" w:color="auto" w:fill="auto"/>
          </w:tcPr>
          <w:p w14:paraId="17A77002" w14:textId="77777777" w:rsidR="00660AFC" w:rsidRPr="000A33F4" w:rsidRDefault="00660AFC" w:rsidP="00660AFC">
            <w:r w:rsidRPr="000A33F4">
              <w:t>Analyse de l’avant-projet sommaire (APS) établi par le candidat attributaire du marché de CCAEM et formulation d’un avis y compris examen et avis sur APS</w:t>
            </w:r>
          </w:p>
        </w:tc>
        <w:tc>
          <w:tcPr>
            <w:tcW w:w="2247" w:type="dxa"/>
            <w:shd w:val="clear" w:color="auto" w:fill="auto"/>
          </w:tcPr>
          <w:p w14:paraId="0D80ABB6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1C481453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14407844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144B518C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60169B02" w14:textId="77777777" w:rsidR="00660AFC" w:rsidRPr="000A33F4" w:rsidRDefault="00371026" w:rsidP="00660AFC">
            <w:r>
              <w:t>4.1.2.</w:t>
            </w:r>
            <w:r w:rsidR="00660AFC">
              <w:t>2</w:t>
            </w:r>
          </w:p>
        </w:tc>
        <w:tc>
          <w:tcPr>
            <w:tcW w:w="4132" w:type="dxa"/>
            <w:shd w:val="clear" w:color="auto" w:fill="auto"/>
          </w:tcPr>
          <w:p w14:paraId="5E4596C2" w14:textId="77777777" w:rsidR="00660AFC" w:rsidRPr="000A33F4" w:rsidRDefault="00660AFC" w:rsidP="00660AFC">
            <w:r w:rsidRPr="000A33F4">
              <w:t>Analyse de l’avant-projet détaillé (APD) établi par le candidat attributaire du marché de CCAEM et formulation d’un avis y compris examen et avis sur APD</w:t>
            </w:r>
          </w:p>
        </w:tc>
        <w:tc>
          <w:tcPr>
            <w:tcW w:w="2247" w:type="dxa"/>
            <w:shd w:val="clear" w:color="auto" w:fill="auto"/>
          </w:tcPr>
          <w:p w14:paraId="2EB5740F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0232264A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58F39942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6FDB3C16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288426CD" w14:textId="77777777" w:rsidR="00660AFC" w:rsidRPr="000A33F4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70D15020" w14:textId="77777777" w:rsidR="00660AFC" w:rsidRPr="000A33F4" w:rsidRDefault="00660AFC" w:rsidP="00660AFC">
            <w:r w:rsidRPr="000A33F4">
              <w:t>Analyse de la phase projet (PRO) établi par le candidat attributaire du marché de CCAEM et formulation d’un avis y compris examen et avis sur PRO</w:t>
            </w:r>
          </w:p>
        </w:tc>
        <w:tc>
          <w:tcPr>
            <w:tcW w:w="2247" w:type="dxa"/>
            <w:shd w:val="clear" w:color="auto" w:fill="auto"/>
          </w:tcPr>
          <w:p w14:paraId="28FBCAAC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5E9AE374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7714B11A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2CDD8832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489D0BC2" w14:textId="77777777" w:rsidR="00660AFC" w:rsidRPr="000A33F4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4BD8DD61" w14:textId="77777777" w:rsidR="00660AFC" w:rsidRPr="000A33F4" w:rsidRDefault="00660AFC" w:rsidP="00660AFC">
            <w:r w:rsidRPr="000A33F4">
              <w:t>Visite du site et définition des aménagements de chantier</w:t>
            </w:r>
          </w:p>
        </w:tc>
        <w:tc>
          <w:tcPr>
            <w:tcW w:w="2247" w:type="dxa"/>
            <w:shd w:val="clear" w:color="auto" w:fill="auto"/>
          </w:tcPr>
          <w:p w14:paraId="59B1AC27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10262CD0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2391D678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03C306EC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49BEAE65" w14:textId="77777777" w:rsidR="00660AFC" w:rsidRPr="000A33F4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3335366E" w14:textId="77777777" w:rsidR="00660AFC" w:rsidRPr="000A33F4" w:rsidRDefault="00660AFC" w:rsidP="00660AFC">
            <w:r w:rsidRPr="000A33F4">
              <w:t>Tenue à jour du registre journal</w:t>
            </w:r>
          </w:p>
        </w:tc>
        <w:tc>
          <w:tcPr>
            <w:tcW w:w="2247" w:type="dxa"/>
            <w:shd w:val="clear" w:color="auto" w:fill="auto"/>
          </w:tcPr>
          <w:p w14:paraId="1B75D65B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12AD23F9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1749C2CE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0EE68125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6BED340B" w14:textId="77777777" w:rsidR="00660AFC" w:rsidRPr="000A33F4" w:rsidRDefault="00371026" w:rsidP="00660AFC">
            <w:r>
              <w:t>4.1.2.</w:t>
            </w:r>
            <w:r w:rsidR="00660AFC">
              <w:t>2</w:t>
            </w:r>
          </w:p>
        </w:tc>
        <w:tc>
          <w:tcPr>
            <w:tcW w:w="4132" w:type="dxa"/>
            <w:shd w:val="clear" w:color="auto" w:fill="auto"/>
          </w:tcPr>
          <w:p w14:paraId="05F27F90" w14:textId="77777777" w:rsidR="00660AFC" w:rsidRPr="000A33F4" w:rsidRDefault="00660AFC" w:rsidP="00660AFC">
            <w:r w:rsidRPr="000A33F4">
              <w:t>Participation aux réunions relatives aux études de conception et d’aménagement du chantier</w:t>
            </w:r>
          </w:p>
        </w:tc>
        <w:tc>
          <w:tcPr>
            <w:tcW w:w="2247" w:type="dxa"/>
            <w:shd w:val="clear" w:color="auto" w:fill="auto"/>
          </w:tcPr>
          <w:p w14:paraId="43146AA3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014BD951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55DCB3B1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3412CD0B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3BF52057" w14:textId="77777777" w:rsidR="00660AFC" w:rsidRPr="000A33F4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45E6706A" w14:textId="77777777" w:rsidR="00660AFC" w:rsidRPr="000A33F4" w:rsidRDefault="00660AFC" w:rsidP="00660AFC">
            <w:r w:rsidRPr="000A33F4">
              <w:t xml:space="preserve">Elaboration du plan général de coordination (PGC) </w:t>
            </w:r>
          </w:p>
        </w:tc>
        <w:tc>
          <w:tcPr>
            <w:tcW w:w="2247" w:type="dxa"/>
            <w:shd w:val="clear" w:color="auto" w:fill="auto"/>
          </w:tcPr>
          <w:p w14:paraId="34735EF0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490DDB27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339D4953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7BB21B08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5050FB4F" w14:textId="77777777" w:rsidR="00660AFC" w:rsidRPr="000A33F4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4DC5D725" w14:textId="77777777" w:rsidR="00660AFC" w:rsidRPr="000A33F4" w:rsidRDefault="00660AFC" w:rsidP="00660AFC">
            <w:r w:rsidRPr="000A33F4">
              <w:t xml:space="preserve">Elaboration du dossier d’intervention ultérieure sur les ouvrages (DIUO et DMLT) </w:t>
            </w:r>
          </w:p>
        </w:tc>
        <w:tc>
          <w:tcPr>
            <w:tcW w:w="2247" w:type="dxa"/>
            <w:shd w:val="clear" w:color="auto" w:fill="auto"/>
          </w:tcPr>
          <w:p w14:paraId="39DB914A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37619E79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37095296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600306C4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7AC3FA3D" w14:textId="77777777" w:rsidR="00660AFC" w:rsidRPr="00660AFC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4B63EB93" w14:textId="77777777" w:rsidR="00660AFC" w:rsidRPr="00660AFC" w:rsidRDefault="00660AFC" w:rsidP="00660AFC">
            <w:r w:rsidRPr="00660AFC">
              <w:t>Analyse des dossiers établis par le titulaire et formulation d’un avis y compris examen et avis sur PRO</w:t>
            </w:r>
          </w:p>
        </w:tc>
        <w:tc>
          <w:tcPr>
            <w:tcW w:w="2247" w:type="dxa"/>
            <w:shd w:val="clear" w:color="auto" w:fill="auto"/>
          </w:tcPr>
          <w:p w14:paraId="53513227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6CFDF482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659A001B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660AFC" w14:paraId="031069EF" w14:textId="77777777" w:rsidTr="004B6A95">
        <w:trPr>
          <w:jc w:val="center"/>
        </w:trPr>
        <w:tc>
          <w:tcPr>
            <w:tcW w:w="1696" w:type="dxa"/>
            <w:shd w:val="clear" w:color="auto" w:fill="auto"/>
          </w:tcPr>
          <w:p w14:paraId="6F2769D0" w14:textId="77777777" w:rsidR="00660AFC" w:rsidRPr="00660AFC" w:rsidRDefault="00371026" w:rsidP="00660AFC">
            <w:r>
              <w:t>4.1.2.2</w:t>
            </w:r>
          </w:p>
        </w:tc>
        <w:tc>
          <w:tcPr>
            <w:tcW w:w="4132" w:type="dxa"/>
            <w:shd w:val="clear" w:color="auto" w:fill="auto"/>
          </w:tcPr>
          <w:p w14:paraId="56133DE2" w14:textId="77777777" w:rsidR="00660AFC" w:rsidRPr="00660AFC" w:rsidRDefault="00660AFC" w:rsidP="00660AFC">
            <w:r w:rsidRPr="00660AFC">
              <w:t>Elaboration du projet de règlement du CISSCT</w:t>
            </w:r>
          </w:p>
        </w:tc>
        <w:tc>
          <w:tcPr>
            <w:tcW w:w="2247" w:type="dxa"/>
            <w:shd w:val="clear" w:color="auto" w:fill="auto"/>
          </w:tcPr>
          <w:p w14:paraId="3B39E18A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auto"/>
          </w:tcPr>
          <w:p w14:paraId="368E4E30" w14:textId="77777777" w:rsidR="00660AFC" w:rsidRDefault="00660AFC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auto"/>
          </w:tcPr>
          <w:p w14:paraId="0C5A663A" w14:textId="77777777" w:rsidR="00660AFC" w:rsidRDefault="00660AFC" w:rsidP="00660AFC">
            <w:pPr>
              <w:rPr>
                <w:highlight w:val="yellow"/>
              </w:rPr>
            </w:pPr>
          </w:p>
        </w:tc>
      </w:tr>
      <w:tr w:rsidR="00184E0D" w14:paraId="675DBECE" w14:textId="77777777" w:rsidTr="00184E0D">
        <w:trPr>
          <w:trHeight w:val="367"/>
          <w:jc w:val="center"/>
        </w:trPr>
        <w:tc>
          <w:tcPr>
            <w:tcW w:w="5828" w:type="dxa"/>
            <w:gridSpan w:val="2"/>
            <w:shd w:val="clear" w:color="auto" w:fill="F2F2F2" w:themeFill="background1" w:themeFillShade="F2"/>
          </w:tcPr>
          <w:p w14:paraId="27BCA568" w14:textId="77777777" w:rsidR="00184E0D" w:rsidRDefault="00184E0D" w:rsidP="00660AFC">
            <w:pPr>
              <w:rPr>
                <w:highlight w:val="yellow"/>
              </w:rPr>
            </w:pPr>
            <w:r w:rsidRPr="00660AFC">
              <w:t>TOTAL CONCEPTION – PHASES APS, APD et PRO</w:t>
            </w:r>
          </w:p>
        </w:tc>
        <w:tc>
          <w:tcPr>
            <w:tcW w:w="2247" w:type="dxa"/>
            <w:shd w:val="clear" w:color="auto" w:fill="F2F2F2" w:themeFill="background1" w:themeFillShade="F2"/>
          </w:tcPr>
          <w:p w14:paraId="0B224760" w14:textId="77777777" w:rsidR="00184E0D" w:rsidRDefault="00184E0D" w:rsidP="00660AFC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F2F2F2" w:themeFill="background1" w:themeFillShade="F2"/>
          </w:tcPr>
          <w:p w14:paraId="3D18E805" w14:textId="77777777" w:rsidR="00184E0D" w:rsidRDefault="00184E0D" w:rsidP="00660AFC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F2F2F2" w:themeFill="background1" w:themeFillShade="F2"/>
          </w:tcPr>
          <w:p w14:paraId="7F89DFDB" w14:textId="77777777" w:rsidR="00184E0D" w:rsidRDefault="00184E0D" w:rsidP="00660AFC">
            <w:pPr>
              <w:rPr>
                <w:highlight w:val="yellow"/>
              </w:rPr>
            </w:pPr>
          </w:p>
        </w:tc>
      </w:tr>
    </w:tbl>
    <w:p w14:paraId="126DD48F" w14:textId="77777777" w:rsidR="00A20C16" w:rsidRDefault="00A20C16" w:rsidP="00E450B6">
      <w:pPr>
        <w:rPr>
          <w:highlight w:val="yellow"/>
        </w:rPr>
      </w:pPr>
    </w:p>
    <w:p w14:paraId="1A801EC2" w14:textId="77777777" w:rsidR="00A20C16" w:rsidRDefault="00A20C16" w:rsidP="00E450B6">
      <w:pPr>
        <w:rPr>
          <w:highlight w:val="yellow"/>
        </w:rPr>
      </w:pPr>
    </w:p>
    <w:p w14:paraId="4028C3C8" w14:textId="77777777" w:rsidR="00A20C16" w:rsidRDefault="00A20C16" w:rsidP="00E450B6">
      <w:pPr>
        <w:rPr>
          <w:highlight w:val="yellow"/>
        </w:rPr>
      </w:pPr>
    </w:p>
    <w:p w14:paraId="76EB982F" w14:textId="77777777" w:rsidR="00422A97" w:rsidRPr="00817FA5" w:rsidRDefault="00422A97" w:rsidP="00E450B6">
      <w:pPr>
        <w:rPr>
          <w:highlight w:val="yellow"/>
        </w:rPr>
      </w:pPr>
    </w:p>
    <w:p w14:paraId="473A3CAF" w14:textId="77777777" w:rsidR="00817FA5" w:rsidRPr="00660AFC" w:rsidRDefault="00817FA5" w:rsidP="00E450B6"/>
    <w:tbl>
      <w:tblPr>
        <w:tblW w:w="14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1218"/>
        <w:gridCol w:w="2914"/>
        <w:gridCol w:w="2247"/>
        <w:gridCol w:w="667"/>
        <w:gridCol w:w="2915"/>
        <w:gridCol w:w="2915"/>
      </w:tblGrid>
      <w:tr w:rsidR="004B6A95" w:rsidRPr="000A33F4" w14:paraId="7306441C" w14:textId="77777777" w:rsidTr="004B6A95">
        <w:trPr>
          <w:trHeight w:val="590"/>
        </w:trPr>
        <w:tc>
          <w:tcPr>
            <w:tcW w:w="14572" w:type="dxa"/>
            <w:gridSpan w:val="7"/>
            <w:shd w:val="clear" w:color="auto" w:fill="D9D9D9" w:themeFill="background1" w:themeFillShade="D9"/>
            <w:vAlign w:val="center"/>
          </w:tcPr>
          <w:p w14:paraId="2036D7EC" w14:textId="77777777" w:rsidR="004B6A95" w:rsidRPr="000A33F4" w:rsidRDefault="004B6A95" w:rsidP="00184F5E">
            <w:pPr>
              <w:jc w:val="center"/>
              <w:rPr>
                <w:b/>
                <w:sz w:val="32"/>
              </w:rPr>
            </w:pPr>
            <w:r w:rsidRPr="000A33F4">
              <w:rPr>
                <w:b/>
                <w:sz w:val="32"/>
              </w:rPr>
              <w:t>Création d’ateliers multi techniques</w:t>
            </w:r>
          </w:p>
        </w:tc>
      </w:tr>
      <w:tr w:rsidR="004B6A95" w:rsidRPr="000A33F4" w14:paraId="28591478" w14:textId="77777777" w:rsidTr="004B6A95">
        <w:trPr>
          <w:trHeight w:val="511"/>
        </w:trPr>
        <w:tc>
          <w:tcPr>
            <w:tcW w:w="14572" w:type="dxa"/>
            <w:gridSpan w:val="7"/>
            <w:shd w:val="clear" w:color="auto" w:fill="D9D9D9" w:themeFill="background1" w:themeFillShade="D9"/>
            <w:vAlign w:val="center"/>
          </w:tcPr>
          <w:p w14:paraId="526FDC09" w14:textId="77777777" w:rsidR="004B6A95" w:rsidRPr="000A33F4" w:rsidRDefault="004B6A95" w:rsidP="00184E0D">
            <w:pPr>
              <w:jc w:val="center"/>
              <w:rPr>
                <w:b/>
              </w:rPr>
            </w:pPr>
            <w:r w:rsidRPr="000A33F4">
              <w:rPr>
                <w:b/>
              </w:rPr>
              <w:t xml:space="preserve">PARTIE TECHNIQUE </w:t>
            </w:r>
            <w:r>
              <w:rPr>
                <w:b/>
              </w:rPr>
              <w:t>2</w:t>
            </w:r>
            <w:r w:rsidRPr="000A33F4">
              <w:rPr>
                <w:b/>
              </w:rPr>
              <w:t xml:space="preserve">  : </w:t>
            </w:r>
            <w:r>
              <w:rPr>
                <w:b/>
              </w:rPr>
              <w:t>DEPOLLUTION DECONSTRUCTION DE B</w:t>
            </w:r>
            <w:r w:rsidR="00184E0D">
              <w:rPr>
                <w:b/>
              </w:rPr>
              <w:t>A</w:t>
            </w:r>
            <w:r>
              <w:rPr>
                <w:b/>
              </w:rPr>
              <w:t>TIMENT OU PORTION DE BATIMENT</w:t>
            </w:r>
          </w:p>
        </w:tc>
      </w:tr>
      <w:tr w:rsidR="004B6A95" w14:paraId="3D238C40" w14:textId="77777777" w:rsidTr="00184F5E">
        <w:tc>
          <w:tcPr>
            <w:tcW w:w="1696" w:type="dxa"/>
            <w:shd w:val="clear" w:color="auto" w:fill="D9D9D9" w:themeFill="background1" w:themeFillShade="D9"/>
          </w:tcPr>
          <w:p w14:paraId="7C731934" w14:textId="77777777" w:rsidR="004B6A95" w:rsidRPr="000A33F4" w:rsidRDefault="004B6A95" w:rsidP="00184F5E">
            <w:r w:rsidRPr="000A33F4">
              <w:t>ARTICLES CCP</w:t>
            </w:r>
          </w:p>
        </w:tc>
        <w:tc>
          <w:tcPr>
            <w:tcW w:w="4132" w:type="dxa"/>
            <w:gridSpan w:val="2"/>
            <w:shd w:val="clear" w:color="auto" w:fill="D9D9D9" w:themeFill="background1" w:themeFillShade="D9"/>
          </w:tcPr>
          <w:p w14:paraId="669AE962" w14:textId="77777777" w:rsidR="004B6A95" w:rsidRPr="000A33F4" w:rsidRDefault="004B6A95" w:rsidP="00184F5E">
            <w:r w:rsidRPr="000A33F4">
              <w:t>DESIGNATION</w:t>
            </w:r>
          </w:p>
        </w:tc>
        <w:tc>
          <w:tcPr>
            <w:tcW w:w="2247" w:type="dxa"/>
            <w:shd w:val="clear" w:color="auto" w:fill="D9D9D9" w:themeFill="background1" w:themeFillShade="D9"/>
          </w:tcPr>
          <w:p w14:paraId="5FF83A6D" w14:textId="77777777" w:rsidR="004B6A95" w:rsidRPr="000A33F4" w:rsidRDefault="004B6A95" w:rsidP="00184F5E">
            <w:r w:rsidRPr="000A33F4">
              <w:t>TEMPS INTERVENTION</w:t>
            </w:r>
          </w:p>
        </w:tc>
        <w:tc>
          <w:tcPr>
            <w:tcW w:w="3582" w:type="dxa"/>
            <w:gridSpan w:val="2"/>
            <w:shd w:val="clear" w:color="auto" w:fill="D9D9D9" w:themeFill="background1" w:themeFillShade="D9"/>
          </w:tcPr>
          <w:p w14:paraId="50E66208" w14:textId="77777777" w:rsidR="004B6A95" w:rsidRPr="000A33F4" w:rsidRDefault="004B6A95" w:rsidP="00184F5E">
            <w:r w:rsidRPr="000A33F4">
              <w:t>COUT HORAIRE</w:t>
            </w:r>
          </w:p>
        </w:tc>
        <w:tc>
          <w:tcPr>
            <w:tcW w:w="2915" w:type="dxa"/>
            <w:shd w:val="clear" w:color="auto" w:fill="D9D9D9" w:themeFill="background1" w:themeFillShade="D9"/>
          </w:tcPr>
          <w:p w14:paraId="314B9F1B" w14:textId="77777777" w:rsidR="004B6A95" w:rsidRPr="000A33F4" w:rsidRDefault="004B6A95" w:rsidP="00184F5E">
            <w:r w:rsidRPr="000A33F4">
              <w:t>MONTANT</w:t>
            </w:r>
          </w:p>
        </w:tc>
      </w:tr>
      <w:tr w:rsidR="004B6A95" w14:paraId="3A214FCF" w14:textId="77777777" w:rsidTr="00184F5E">
        <w:tc>
          <w:tcPr>
            <w:tcW w:w="1696" w:type="dxa"/>
            <w:shd w:val="clear" w:color="auto" w:fill="D9D9D9" w:themeFill="background1" w:themeFillShade="D9"/>
          </w:tcPr>
          <w:p w14:paraId="17C84AFE" w14:textId="77777777" w:rsidR="004B6A95" w:rsidRPr="000A33F4" w:rsidRDefault="004B6A95" w:rsidP="00184F5E"/>
        </w:tc>
        <w:tc>
          <w:tcPr>
            <w:tcW w:w="4132" w:type="dxa"/>
            <w:gridSpan w:val="2"/>
            <w:shd w:val="clear" w:color="auto" w:fill="D9D9D9" w:themeFill="background1" w:themeFillShade="D9"/>
          </w:tcPr>
          <w:p w14:paraId="79F1C0A5" w14:textId="77777777" w:rsidR="004B6A95" w:rsidRPr="000A33F4" w:rsidRDefault="004B6A95" w:rsidP="00184F5E"/>
        </w:tc>
        <w:tc>
          <w:tcPr>
            <w:tcW w:w="2247" w:type="dxa"/>
            <w:shd w:val="clear" w:color="auto" w:fill="D9D9D9" w:themeFill="background1" w:themeFillShade="D9"/>
          </w:tcPr>
          <w:p w14:paraId="4A7879FE" w14:textId="77777777" w:rsidR="004B6A95" w:rsidRPr="000A33F4" w:rsidRDefault="004B6A95" w:rsidP="00184F5E">
            <w:r w:rsidRPr="000A33F4">
              <w:t>(en heures)</w:t>
            </w:r>
          </w:p>
        </w:tc>
        <w:tc>
          <w:tcPr>
            <w:tcW w:w="3582" w:type="dxa"/>
            <w:gridSpan w:val="2"/>
            <w:shd w:val="clear" w:color="auto" w:fill="D9D9D9" w:themeFill="background1" w:themeFillShade="D9"/>
          </w:tcPr>
          <w:p w14:paraId="0AECEF73" w14:textId="77777777" w:rsidR="004B6A95" w:rsidRPr="000A33F4" w:rsidRDefault="004B6A95" w:rsidP="00184F5E"/>
        </w:tc>
        <w:tc>
          <w:tcPr>
            <w:tcW w:w="2915" w:type="dxa"/>
            <w:shd w:val="clear" w:color="auto" w:fill="D9D9D9" w:themeFill="background1" w:themeFillShade="D9"/>
          </w:tcPr>
          <w:p w14:paraId="3EAAD104" w14:textId="77777777" w:rsidR="004B6A95" w:rsidRPr="000A33F4" w:rsidRDefault="004B6A95" w:rsidP="00184F5E">
            <w:r w:rsidRPr="000A33F4">
              <w:t>€ HT</w:t>
            </w:r>
          </w:p>
        </w:tc>
      </w:tr>
      <w:tr w:rsidR="00184E0D" w:rsidRPr="00184E0D" w14:paraId="7C743D96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2AFF8B5F" w14:textId="77777777" w:rsidR="00184E0D" w:rsidRPr="00184E0D" w:rsidRDefault="00184E0D" w:rsidP="00371026">
            <w:r w:rsidRPr="00184E0D">
              <w:t>4.1.</w:t>
            </w:r>
            <w:r w:rsidR="00371026">
              <w:t>3</w:t>
            </w:r>
          </w:p>
        </w:tc>
        <w:tc>
          <w:tcPr>
            <w:tcW w:w="2914" w:type="dxa"/>
            <w:shd w:val="clear" w:color="auto" w:fill="auto"/>
          </w:tcPr>
          <w:p w14:paraId="289286D1" w14:textId="77777777" w:rsidR="00184E0D" w:rsidRPr="00184E0D" w:rsidRDefault="00184E0D" w:rsidP="00184E0D">
            <w:r w:rsidRPr="00184E0D">
              <w:t>Organisation et pilotage des CISSCT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184AC876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07F903C1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7711AF05" w14:textId="77777777" w:rsidR="00184E0D" w:rsidRPr="00184E0D" w:rsidRDefault="00184E0D" w:rsidP="00184E0D"/>
        </w:tc>
      </w:tr>
      <w:tr w:rsidR="00184E0D" w:rsidRPr="00184E0D" w14:paraId="4214A1FC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126B9D8E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45880004" w14:textId="77777777" w:rsidR="00184E0D" w:rsidRPr="00184E0D" w:rsidRDefault="00184E0D" w:rsidP="00184E0D">
            <w:r w:rsidRPr="00184E0D">
              <w:t>Analyse des documents fournis par le maître d’ouvrage et formulation d’un avis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0D757279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6DB53757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5C18E4F6" w14:textId="77777777" w:rsidR="00184E0D" w:rsidRPr="00184E0D" w:rsidRDefault="00184E0D" w:rsidP="00184E0D"/>
        </w:tc>
      </w:tr>
      <w:tr w:rsidR="00184E0D" w:rsidRPr="00184E0D" w14:paraId="081CDF61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2C971A9D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3BE4B940" w14:textId="77777777" w:rsidR="00184E0D" w:rsidRPr="00184E0D" w:rsidRDefault="00184E0D" w:rsidP="00184E0D">
            <w:r w:rsidRPr="00184E0D">
              <w:t>Participation aux réunions de chantier bimensuelles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50A39947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2F3C0825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2D1134A1" w14:textId="77777777" w:rsidR="00184E0D" w:rsidRPr="00184E0D" w:rsidRDefault="00184E0D" w:rsidP="00184E0D"/>
        </w:tc>
      </w:tr>
      <w:tr w:rsidR="00184E0D" w:rsidRPr="00184E0D" w14:paraId="180F809D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56B24C60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1128EB4D" w14:textId="77777777" w:rsidR="00184E0D" w:rsidRPr="00184E0D" w:rsidRDefault="00184E0D" w:rsidP="00184E0D">
            <w:r w:rsidRPr="00184E0D">
              <w:t>Assurer une présence régulière sur le chantier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69D79614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0EA56472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7A0B2175" w14:textId="77777777" w:rsidR="00184E0D" w:rsidRPr="00184E0D" w:rsidRDefault="00184E0D" w:rsidP="00184E0D"/>
        </w:tc>
      </w:tr>
      <w:tr w:rsidR="00184E0D" w:rsidRPr="00184E0D" w14:paraId="6BE65F53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25C5CB4C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3014E84B" w14:textId="77777777" w:rsidR="00184E0D" w:rsidRPr="00184E0D" w:rsidRDefault="00184E0D" w:rsidP="00184E0D">
            <w:r w:rsidRPr="00184E0D">
              <w:t>Suivi de l’exécution des travaux et tenue à jour du registre journal (RJ)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2D205C3D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4D7F6594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2B68BB4E" w14:textId="77777777" w:rsidR="00184E0D" w:rsidRPr="00184E0D" w:rsidRDefault="00184E0D" w:rsidP="00184E0D"/>
        </w:tc>
      </w:tr>
      <w:tr w:rsidR="00184E0D" w:rsidRPr="00184E0D" w14:paraId="73209FEC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7FE3D1A2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61EE3600" w14:textId="77777777" w:rsidR="00184E0D" w:rsidRPr="00184E0D" w:rsidRDefault="00184E0D" w:rsidP="00184E0D">
            <w:r w:rsidRPr="00184E0D">
              <w:t>Tenue à jour et adaptation du PGC SPS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0A9A8B79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65E562E4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2C0FBF0A" w14:textId="77777777" w:rsidR="00184E0D" w:rsidRPr="00184E0D" w:rsidRDefault="00184E0D" w:rsidP="00184E0D"/>
        </w:tc>
      </w:tr>
      <w:tr w:rsidR="00184E0D" w:rsidRPr="00184E0D" w14:paraId="32C39CBC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45A410E7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4229449C" w14:textId="77777777" w:rsidR="00184E0D" w:rsidRPr="00184E0D" w:rsidRDefault="00184E0D" w:rsidP="00184E0D">
            <w:r w:rsidRPr="00184E0D">
              <w:t>Vérification des PPSPS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4439F495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7E68BEC8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136C09E0" w14:textId="77777777" w:rsidR="00184E0D" w:rsidRPr="00184E0D" w:rsidRDefault="00184E0D" w:rsidP="00184E0D"/>
        </w:tc>
      </w:tr>
      <w:tr w:rsidR="00184E0D" w:rsidRPr="00184E0D" w14:paraId="7F9BC574" w14:textId="77777777" w:rsidTr="00184E0D">
        <w:trPr>
          <w:trHeight w:val="759"/>
        </w:trPr>
        <w:tc>
          <w:tcPr>
            <w:tcW w:w="2914" w:type="dxa"/>
            <w:gridSpan w:val="2"/>
            <w:shd w:val="clear" w:color="auto" w:fill="auto"/>
          </w:tcPr>
          <w:p w14:paraId="1560A148" w14:textId="77777777" w:rsidR="00184E0D" w:rsidRPr="00184E0D" w:rsidRDefault="00371026" w:rsidP="00184E0D">
            <w:r w:rsidRPr="00184E0D">
              <w:t>4.1.</w:t>
            </w:r>
            <w:r>
              <w:t>3</w:t>
            </w:r>
          </w:p>
        </w:tc>
        <w:tc>
          <w:tcPr>
            <w:tcW w:w="2914" w:type="dxa"/>
            <w:shd w:val="clear" w:color="auto" w:fill="auto"/>
          </w:tcPr>
          <w:p w14:paraId="3717F77C" w14:textId="77777777" w:rsidR="00184E0D" w:rsidRPr="00184E0D" w:rsidRDefault="00184E0D" w:rsidP="00184E0D">
            <w:r w:rsidRPr="00184E0D">
              <w:t>Tenue et fourniture du dossier d’intervention ultérieur sur les ouvrages (DIUO)</w:t>
            </w:r>
          </w:p>
        </w:tc>
        <w:tc>
          <w:tcPr>
            <w:tcW w:w="2914" w:type="dxa"/>
            <w:gridSpan w:val="2"/>
            <w:shd w:val="clear" w:color="auto" w:fill="auto"/>
          </w:tcPr>
          <w:p w14:paraId="2D7E2FF5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5D0290A9" w14:textId="77777777" w:rsidR="00184E0D" w:rsidRPr="00184E0D" w:rsidRDefault="00184E0D" w:rsidP="00184E0D"/>
        </w:tc>
        <w:tc>
          <w:tcPr>
            <w:tcW w:w="2915" w:type="dxa"/>
            <w:shd w:val="clear" w:color="auto" w:fill="auto"/>
          </w:tcPr>
          <w:p w14:paraId="4674883F" w14:textId="77777777" w:rsidR="00184E0D" w:rsidRPr="00184E0D" w:rsidRDefault="00184E0D" w:rsidP="00184E0D"/>
        </w:tc>
      </w:tr>
      <w:tr w:rsidR="00184E0D" w14:paraId="400A59CF" w14:textId="77777777" w:rsidTr="00184E0D">
        <w:tc>
          <w:tcPr>
            <w:tcW w:w="5828" w:type="dxa"/>
            <w:gridSpan w:val="3"/>
            <w:shd w:val="clear" w:color="auto" w:fill="F2F2F2" w:themeFill="background1" w:themeFillShade="F2"/>
          </w:tcPr>
          <w:p w14:paraId="15F2FAEA" w14:textId="77777777" w:rsidR="00184E0D" w:rsidRPr="00184E0D" w:rsidRDefault="00184E0D" w:rsidP="00817FA5">
            <w:r w:rsidRPr="00184E0D">
              <w:t xml:space="preserve">TOTAL Dépollution et Déconstruction des bâtiments ou portion de bâtiment </w:t>
            </w:r>
          </w:p>
        </w:tc>
        <w:tc>
          <w:tcPr>
            <w:tcW w:w="2914" w:type="dxa"/>
            <w:gridSpan w:val="2"/>
            <w:shd w:val="clear" w:color="auto" w:fill="F2F2F2" w:themeFill="background1" w:themeFillShade="F2"/>
          </w:tcPr>
          <w:p w14:paraId="25909B95" w14:textId="77777777" w:rsidR="00184E0D" w:rsidRDefault="00184E0D" w:rsidP="00817FA5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F2F2F2" w:themeFill="background1" w:themeFillShade="F2"/>
          </w:tcPr>
          <w:p w14:paraId="37AD5BED" w14:textId="77777777" w:rsidR="00184E0D" w:rsidRDefault="00184E0D" w:rsidP="00817FA5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F2F2F2" w:themeFill="background1" w:themeFillShade="F2"/>
          </w:tcPr>
          <w:p w14:paraId="10AC60CD" w14:textId="77777777" w:rsidR="00184E0D" w:rsidRDefault="00184E0D" w:rsidP="00817FA5">
            <w:pPr>
              <w:rPr>
                <w:highlight w:val="yellow"/>
              </w:rPr>
            </w:pPr>
          </w:p>
        </w:tc>
      </w:tr>
    </w:tbl>
    <w:p w14:paraId="68244306" w14:textId="77777777" w:rsidR="00817FA5" w:rsidRPr="00817FA5" w:rsidRDefault="00817FA5" w:rsidP="00817FA5">
      <w:pPr>
        <w:rPr>
          <w:highlight w:val="yellow"/>
        </w:rPr>
      </w:pPr>
    </w:p>
    <w:p w14:paraId="522C1B70" w14:textId="77777777" w:rsidR="00817FA5" w:rsidRDefault="00817FA5" w:rsidP="00817FA5">
      <w:pPr>
        <w:rPr>
          <w:highlight w:val="yellow"/>
        </w:rPr>
      </w:pPr>
    </w:p>
    <w:p w14:paraId="012584DD" w14:textId="77777777" w:rsidR="00817FA5" w:rsidRPr="00817FA5" w:rsidRDefault="00817FA5" w:rsidP="00E450B6">
      <w:pPr>
        <w:rPr>
          <w:highlight w:val="yellow"/>
        </w:rPr>
      </w:pPr>
    </w:p>
    <w:tbl>
      <w:tblPr>
        <w:tblW w:w="14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4132"/>
        <w:gridCol w:w="2247"/>
        <w:gridCol w:w="3582"/>
        <w:gridCol w:w="2915"/>
      </w:tblGrid>
      <w:tr w:rsidR="00184E0D" w:rsidRPr="000A33F4" w14:paraId="5ABB12A9" w14:textId="77777777" w:rsidTr="00184F5E">
        <w:trPr>
          <w:trHeight w:val="590"/>
        </w:trPr>
        <w:tc>
          <w:tcPr>
            <w:tcW w:w="14572" w:type="dxa"/>
            <w:gridSpan w:val="5"/>
            <w:shd w:val="clear" w:color="auto" w:fill="D9D9D9" w:themeFill="background1" w:themeFillShade="D9"/>
            <w:vAlign w:val="center"/>
          </w:tcPr>
          <w:p w14:paraId="1766B85A" w14:textId="77777777" w:rsidR="00184E0D" w:rsidRPr="000A33F4" w:rsidRDefault="00184E0D" w:rsidP="00184F5E">
            <w:pPr>
              <w:jc w:val="center"/>
              <w:rPr>
                <w:b/>
                <w:sz w:val="32"/>
              </w:rPr>
            </w:pPr>
            <w:r w:rsidRPr="000A33F4">
              <w:rPr>
                <w:b/>
                <w:sz w:val="32"/>
              </w:rPr>
              <w:t>Création d’ateliers multi techniques</w:t>
            </w:r>
          </w:p>
        </w:tc>
      </w:tr>
      <w:tr w:rsidR="00184E0D" w:rsidRPr="000A33F4" w14:paraId="6CC59839" w14:textId="77777777" w:rsidTr="00184F5E">
        <w:trPr>
          <w:trHeight w:val="511"/>
        </w:trPr>
        <w:tc>
          <w:tcPr>
            <w:tcW w:w="14572" w:type="dxa"/>
            <w:gridSpan w:val="5"/>
            <w:shd w:val="clear" w:color="auto" w:fill="D9D9D9" w:themeFill="background1" w:themeFillShade="D9"/>
            <w:vAlign w:val="center"/>
          </w:tcPr>
          <w:p w14:paraId="55C7CB0D" w14:textId="77777777" w:rsidR="00184E0D" w:rsidRPr="000A33F4" w:rsidRDefault="00184E0D" w:rsidP="00184E0D">
            <w:pPr>
              <w:jc w:val="center"/>
              <w:rPr>
                <w:b/>
              </w:rPr>
            </w:pPr>
            <w:r w:rsidRPr="000A33F4">
              <w:rPr>
                <w:b/>
              </w:rPr>
              <w:t xml:space="preserve">PARTIE TECHNIQUE </w:t>
            </w:r>
            <w:r>
              <w:rPr>
                <w:b/>
              </w:rPr>
              <w:t>3</w:t>
            </w:r>
            <w:r w:rsidRPr="000A33F4">
              <w:rPr>
                <w:b/>
              </w:rPr>
              <w:t xml:space="preserve">  : </w:t>
            </w:r>
            <w:r>
              <w:rPr>
                <w:b/>
              </w:rPr>
              <w:t>REALISATION DES TRAVAUX</w:t>
            </w:r>
            <w:r w:rsidR="00371026">
              <w:rPr>
                <w:b/>
              </w:rPr>
              <w:t xml:space="preserve"> </w:t>
            </w:r>
          </w:p>
        </w:tc>
      </w:tr>
      <w:tr w:rsidR="00184E0D" w14:paraId="58F2AB0F" w14:textId="77777777" w:rsidTr="00184F5E">
        <w:tc>
          <w:tcPr>
            <w:tcW w:w="1696" w:type="dxa"/>
            <w:shd w:val="clear" w:color="auto" w:fill="D9D9D9" w:themeFill="background1" w:themeFillShade="D9"/>
          </w:tcPr>
          <w:p w14:paraId="736DAF20" w14:textId="77777777" w:rsidR="00184E0D" w:rsidRPr="000A33F4" w:rsidRDefault="00184E0D" w:rsidP="00184F5E">
            <w:r w:rsidRPr="000A33F4">
              <w:t>ARTICLES CCP</w:t>
            </w:r>
          </w:p>
        </w:tc>
        <w:tc>
          <w:tcPr>
            <w:tcW w:w="4132" w:type="dxa"/>
            <w:shd w:val="clear" w:color="auto" w:fill="D9D9D9" w:themeFill="background1" w:themeFillShade="D9"/>
          </w:tcPr>
          <w:p w14:paraId="51E45888" w14:textId="77777777" w:rsidR="00184E0D" w:rsidRPr="000A33F4" w:rsidRDefault="00184E0D" w:rsidP="00184F5E">
            <w:r w:rsidRPr="000A33F4">
              <w:t>DESIGNATION</w:t>
            </w:r>
          </w:p>
        </w:tc>
        <w:tc>
          <w:tcPr>
            <w:tcW w:w="2247" w:type="dxa"/>
            <w:shd w:val="clear" w:color="auto" w:fill="D9D9D9" w:themeFill="background1" w:themeFillShade="D9"/>
          </w:tcPr>
          <w:p w14:paraId="402547A0" w14:textId="77777777" w:rsidR="00184E0D" w:rsidRPr="000A33F4" w:rsidRDefault="00184E0D" w:rsidP="00184F5E">
            <w:r w:rsidRPr="000A33F4">
              <w:t>TEMPS INTERVENTION</w:t>
            </w:r>
          </w:p>
        </w:tc>
        <w:tc>
          <w:tcPr>
            <w:tcW w:w="3582" w:type="dxa"/>
            <w:shd w:val="clear" w:color="auto" w:fill="D9D9D9" w:themeFill="background1" w:themeFillShade="D9"/>
          </w:tcPr>
          <w:p w14:paraId="7139A661" w14:textId="77777777" w:rsidR="00184E0D" w:rsidRPr="000A33F4" w:rsidRDefault="00184E0D" w:rsidP="00184F5E">
            <w:r w:rsidRPr="000A33F4">
              <w:t>COUT HORAIRE</w:t>
            </w:r>
          </w:p>
        </w:tc>
        <w:tc>
          <w:tcPr>
            <w:tcW w:w="2915" w:type="dxa"/>
            <w:shd w:val="clear" w:color="auto" w:fill="D9D9D9" w:themeFill="background1" w:themeFillShade="D9"/>
          </w:tcPr>
          <w:p w14:paraId="4BB0CE99" w14:textId="77777777" w:rsidR="00184E0D" w:rsidRPr="000A33F4" w:rsidRDefault="00184E0D" w:rsidP="00184F5E">
            <w:r w:rsidRPr="000A33F4">
              <w:t>MONTANT</w:t>
            </w:r>
          </w:p>
        </w:tc>
      </w:tr>
      <w:tr w:rsidR="00184E0D" w14:paraId="5895141B" w14:textId="77777777" w:rsidTr="00184F5E">
        <w:tc>
          <w:tcPr>
            <w:tcW w:w="1696" w:type="dxa"/>
            <w:shd w:val="clear" w:color="auto" w:fill="D9D9D9" w:themeFill="background1" w:themeFillShade="D9"/>
          </w:tcPr>
          <w:p w14:paraId="7099325E" w14:textId="77777777" w:rsidR="00184E0D" w:rsidRPr="000A33F4" w:rsidRDefault="00184E0D" w:rsidP="00184F5E"/>
        </w:tc>
        <w:tc>
          <w:tcPr>
            <w:tcW w:w="4132" w:type="dxa"/>
            <w:shd w:val="clear" w:color="auto" w:fill="D9D9D9" w:themeFill="background1" w:themeFillShade="D9"/>
          </w:tcPr>
          <w:p w14:paraId="402E2AC6" w14:textId="77777777" w:rsidR="00184E0D" w:rsidRPr="000A33F4" w:rsidRDefault="00184E0D" w:rsidP="00184F5E"/>
        </w:tc>
        <w:tc>
          <w:tcPr>
            <w:tcW w:w="2247" w:type="dxa"/>
            <w:shd w:val="clear" w:color="auto" w:fill="D9D9D9" w:themeFill="background1" w:themeFillShade="D9"/>
          </w:tcPr>
          <w:p w14:paraId="462BB3B0" w14:textId="77777777" w:rsidR="00184E0D" w:rsidRPr="000A33F4" w:rsidRDefault="00184E0D" w:rsidP="00184F5E">
            <w:r w:rsidRPr="000A33F4">
              <w:t>(en heures)</w:t>
            </w:r>
          </w:p>
        </w:tc>
        <w:tc>
          <w:tcPr>
            <w:tcW w:w="3582" w:type="dxa"/>
            <w:shd w:val="clear" w:color="auto" w:fill="D9D9D9" w:themeFill="background1" w:themeFillShade="D9"/>
          </w:tcPr>
          <w:p w14:paraId="159944E7" w14:textId="77777777" w:rsidR="00184E0D" w:rsidRPr="000A33F4" w:rsidRDefault="00184E0D" w:rsidP="00184F5E"/>
        </w:tc>
        <w:tc>
          <w:tcPr>
            <w:tcW w:w="2915" w:type="dxa"/>
            <w:shd w:val="clear" w:color="auto" w:fill="D9D9D9" w:themeFill="background1" w:themeFillShade="D9"/>
          </w:tcPr>
          <w:p w14:paraId="33F4FCDA" w14:textId="77777777" w:rsidR="00184E0D" w:rsidRPr="000A33F4" w:rsidRDefault="00184E0D" w:rsidP="00184F5E">
            <w:r w:rsidRPr="000A33F4">
              <w:t>€ HT</w:t>
            </w:r>
          </w:p>
        </w:tc>
      </w:tr>
      <w:tr w:rsidR="00184E0D" w:rsidRPr="00184E0D" w14:paraId="1A7F325A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6A3132A3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7C708774" w14:textId="77777777" w:rsidR="00184E0D" w:rsidRPr="00184E0D" w:rsidRDefault="00184E0D" w:rsidP="00184F5E">
            <w:r w:rsidRPr="00184E0D">
              <w:t>Organisation et pilotage des CISSCT</w:t>
            </w:r>
          </w:p>
        </w:tc>
        <w:tc>
          <w:tcPr>
            <w:tcW w:w="2247" w:type="dxa"/>
            <w:shd w:val="clear" w:color="auto" w:fill="auto"/>
          </w:tcPr>
          <w:p w14:paraId="04097118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7944543F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4D60ED5F" w14:textId="77777777" w:rsidR="00184E0D" w:rsidRPr="00184E0D" w:rsidRDefault="00184E0D" w:rsidP="00184F5E"/>
        </w:tc>
      </w:tr>
      <w:tr w:rsidR="00184E0D" w:rsidRPr="00184E0D" w14:paraId="25BAAE29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1CBB5C32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5ACCB82A" w14:textId="77777777" w:rsidR="00184E0D" w:rsidRPr="00184E0D" w:rsidRDefault="00184E0D" w:rsidP="00184F5E">
            <w:r w:rsidRPr="00184E0D">
              <w:t>Analyse des documents fournis par le maître d’ouvrage et formulation d’un avis</w:t>
            </w:r>
          </w:p>
        </w:tc>
        <w:tc>
          <w:tcPr>
            <w:tcW w:w="2247" w:type="dxa"/>
            <w:shd w:val="clear" w:color="auto" w:fill="auto"/>
          </w:tcPr>
          <w:p w14:paraId="7AC20077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7F98D3EE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250757A9" w14:textId="77777777" w:rsidR="00184E0D" w:rsidRPr="00184E0D" w:rsidRDefault="00184E0D" w:rsidP="00184F5E"/>
        </w:tc>
      </w:tr>
      <w:tr w:rsidR="00184E0D" w:rsidRPr="00184E0D" w14:paraId="24B8205B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05B8247A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045C1E09" w14:textId="77777777" w:rsidR="00184E0D" w:rsidRPr="00184E0D" w:rsidRDefault="00184E0D" w:rsidP="00184F5E">
            <w:r w:rsidRPr="00184E0D">
              <w:t>Participation aux réunions de chantier bimensuelles</w:t>
            </w:r>
          </w:p>
        </w:tc>
        <w:tc>
          <w:tcPr>
            <w:tcW w:w="2247" w:type="dxa"/>
            <w:shd w:val="clear" w:color="auto" w:fill="auto"/>
          </w:tcPr>
          <w:p w14:paraId="5CF8FE35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573D2745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6018711C" w14:textId="77777777" w:rsidR="00184E0D" w:rsidRPr="00184E0D" w:rsidRDefault="00184E0D" w:rsidP="00184F5E"/>
        </w:tc>
      </w:tr>
      <w:tr w:rsidR="00184E0D" w:rsidRPr="00184E0D" w14:paraId="56A078AD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46BE0D16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0408F085" w14:textId="77777777" w:rsidR="00184E0D" w:rsidRPr="00184E0D" w:rsidRDefault="00184E0D" w:rsidP="00184F5E">
            <w:r w:rsidRPr="00184E0D">
              <w:t>Assurer une présence régulière sur le chantier</w:t>
            </w:r>
          </w:p>
        </w:tc>
        <w:tc>
          <w:tcPr>
            <w:tcW w:w="2247" w:type="dxa"/>
            <w:shd w:val="clear" w:color="auto" w:fill="auto"/>
          </w:tcPr>
          <w:p w14:paraId="65FFC487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20236150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0858ED9E" w14:textId="77777777" w:rsidR="00184E0D" w:rsidRPr="00184E0D" w:rsidRDefault="00184E0D" w:rsidP="00184F5E"/>
        </w:tc>
      </w:tr>
      <w:tr w:rsidR="00184E0D" w:rsidRPr="00184E0D" w14:paraId="2498ECA7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65425A1D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3D87FF80" w14:textId="77777777" w:rsidR="00184E0D" w:rsidRPr="00184E0D" w:rsidRDefault="00184E0D" w:rsidP="00184F5E">
            <w:r w:rsidRPr="00184E0D">
              <w:t>Suivi de l’exécution des travaux et tenue à jour du registre journal (RJ)</w:t>
            </w:r>
          </w:p>
        </w:tc>
        <w:tc>
          <w:tcPr>
            <w:tcW w:w="2247" w:type="dxa"/>
            <w:shd w:val="clear" w:color="auto" w:fill="auto"/>
          </w:tcPr>
          <w:p w14:paraId="256199BC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2C5378AC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19491AE1" w14:textId="77777777" w:rsidR="00184E0D" w:rsidRPr="00184E0D" w:rsidRDefault="00184E0D" w:rsidP="00184F5E"/>
        </w:tc>
      </w:tr>
      <w:tr w:rsidR="00184E0D" w:rsidRPr="00184E0D" w14:paraId="3EC2F26F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19BB7E04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48DE0D89" w14:textId="77777777" w:rsidR="00184E0D" w:rsidRPr="00184E0D" w:rsidRDefault="00184E0D" w:rsidP="00184F5E">
            <w:r w:rsidRPr="00184E0D">
              <w:t>Tenue à jour et adaptation du PGC SPS</w:t>
            </w:r>
          </w:p>
        </w:tc>
        <w:tc>
          <w:tcPr>
            <w:tcW w:w="2247" w:type="dxa"/>
            <w:shd w:val="clear" w:color="auto" w:fill="auto"/>
          </w:tcPr>
          <w:p w14:paraId="09BA0F73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41EF579D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1600FBA7" w14:textId="77777777" w:rsidR="00184E0D" w:rsidRPr="00184E0D" w:rsidRDefault="00184E0D" w:rsidP="00184F5E"/>
        </w:tc>
      </w:tr>
      <w:tr w:rsidR="00184E0D" w:rsidRPr="00184E0D" w14:paraId="648FF002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57DB7213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18B4365F" w14:textId="77777777" w:rsidR="00184E0D" w:rsidRPr="00184E0D" w:rsidRDefault="00184E0D" w:rsidP="00184F5E">
            <w:r w:rsidRPr="00184E0D">
              <w:t>Vérification des PPSPS</w:t>
            </w:r>
          </w:p>
        </w:tc>
        <w:tc>
          <w:tcPr>
            <w:tcW w:w="2247" w:type="dxa"/>
            <w:shd w:val="clear" w:color="auto" w:fill="auto"/>
          </w:tcPr>
          <w:p w14:paraId="54968A77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2E4ADAA9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08B360A9" w14:textId="77777777" w:rsidR="00184E0D" w:rsidRPr="00184E0D" w:rsidRDefault="00184E0D" w:rsidP="00184F5E"/>
        </w:tc>
      </w:tr>
      <w:tr w:rsidR="00184E0D" w:rsidRPr="00184E0D" w14:paraId="566CD51F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00F77AE9" w14:textId="77777777" w:rsidR="00184E0D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3132EBA0" w14:textId="77777777" w:rsidR="00184E0D" w:rsidRPr="00184E0D" w:rsidRDefault="00184E0D" w:rsidP="00184F5E">
            <w:r w:rsidRPr="00184E0D">
              <w:t>Tenue et fourniture du dossier d’intervention ultérieur sur les ouvrages (DIUO)</w:t>
            </w:r>
          </w:p>
        </w:tc>
        <w:tc>
          <w:tcPr>
            <w:tcW w:w="2247" w:type="dxa"/>
            <w:shd w:val="clear" w:color="auto" w:fill="auto"/>
          </w:tcPr>
          <w:p w14:paraId="09862EB3" w14:textId="77777777" w:rsidR="00184E0D" w:rsidRPr="00184E0D" w:rsidRDefault="00184E0D" w:rsidP="00184F5E"/>
        </w:tc>
        <w:tc>
          <w:tcPr>
            <w:tcW w:w="3582" w:type="dxa"/>
            <w:shd w:val="clear" w:color="auto" w:fill="auto"/>
          </w:tcPr>
          <w:p w14:paraId="7BBA3246" w14:textId="77777777" w:rsidR="00184E0D" w:rsidRPr="00184E0D" w:rsidRDefault="00184E0D" w:rsidP="00184F5E"/>
        </w:tc>
        <w:tc>
          <w:tcPr>
            <w:tcW w:w="2915" w:type="dxa"/>
            <w:shd w:val="clear" w:color="auto" w:fill="auto"/>
          </w:tcPr>
          <w:p w14:paraId="31279430" w14:textId="77777777" w:rsidR="00184E0D" w:rsidRPr="00184E0D" w:rsidRDefault="00184E0D" w:rsidP="00184F5E"/>
        </w:tc>
      </w:tr>
      <w:tr w:rsidR="00371026" w:rsidRPr="00184E0D" w14:paraId="4912823A" w14:textId="77777777" w:rsidTr="00184E0D">
        <w:trPr>
          <w:trHeight w:val="759"/>
        </w:trPr>
        <w:tc>
          <w:tcPr>
            <w:tcW w:w="1696" w:type="dxa"/>
            <w:shd w:val="clear" w:color="auto" w:fill="auto"/>
          </w:tcPr>
          <w:p w14:paraId="2838DE61" w14:textId="77777777" w:rsidR="00371026" w:rsidRPr="00184E0D" w:rsidRDefault="00371026" w:rsidP="00184F5E">
            <w:r>
              <w:t>4.1.4</w:t>
            </w:r>
          </w:p>
        </w:tc>
        <w:tc>
          <w:tcPr>
            <w:tcW w:w="4132" w:type="dxa"/>
            <w:shd w:val="clear" w:color="auto" w:fill="auto"/>
          </w:tcPr>
          <w:p w14:paraId="28B7FA18" w14:textId="77777777" w:rsidR="00371026" w:rsidRPr="00184E0D" w:rsidRDefault="00371026" w:rsidP="00371026">
            <w:r w:rsidRPr="00184E0D">
              <w:t>Participation aux réunions de chantier</w:t>
            </w:r>
            <w:r>
              <w:t xml:space="preserve"> et visites</w:t>
            </w:r>
            <w:r w:rsidRPr="00184E0D">
              <w:t xml:space="preserve"> </w:t>
            </w:r>
            <w:r>
              <w:t xml:space="preserve">de la phase de Réception </w:t>
            </w:r>
          </w:p>
        </w:tc>
        <w:tc>
          <w:tcPr>
            <w:tcW w:w="2247" w:type="dxa"/>
            <w:shd w:val="clear" w:color="auto" w:fill="auto"/>
          </w:tcPr>
          <w:p w14:paraId="35022FCE" w14:textId="77777777" w:rsidR="00371026" w:rsidRPr="00184E0D" w:rsidRDefault="00371026" w:rsidP="00184F5E"/>
        </w:tc>
        <w:tc>
          <w:tcPr>
            <w:tcW w:w="3582" w:type="dxa"/>
            <w:shd w:val="clear" w:color="auto" w:fill="auto"/>
          </w:tcPr>
          <w:p w14:paraId="2FF0B772" w14:textId="77777777" w:rsidR="00371026" w:rsidRPr="00184E0D" w:rsidRDefault="00371026" w:rsidP="00184F5E"/>
        </w:tc>
        <w:tc>
          <w:tcPr>
            <w:tcW w:w="2915" w:type="dxa"/>
            <w:shd w:val="clear" w:color="auto" w:fill="auto"/>
          </w:tcPr>
          <w:p w14:paraId="40BA6070" w14:textId="77777777" w:rsidR="00371026" w:rsidRPr="00184E0D" w:rsidRDefault="00371026" w:rsidP="00184F5E"/>
        </w:tc>
      </w:tr>
      <w:tr w:rsidR="00184E0D" w14:paraId="7882E45B" w14:textId="77777777" w:rsidTr="00184E0D">
        <w:trPr>
          <w:trHeight w:val="556"/>
        </w:trPr>
        <w:tc>
          <w:tcPr>
            <w:tcW w:w="5828" w:type="dxa"/>
            <w:gridSpan w:val="2"/>
            <w:shd w:val="clear" w:color="auto" w:fill="F2F2F2" w:themeFill="background1" w:themeFillShade="F2"/>
          </w:tcPr>
          <w:p w14:paraId="661AC73B" w14:textId="77777777" w:rsidR="00184E0D" w:rsidRPr="00184E0D" w:rsidRDefault="00184E0D" w:rsidP="00184E0D">
            <w:r w:rsidRPr="00184E0D">
              <w:t xml:space="preserve">TOTAL </w:t>
            </w:r>
            <w:r>
              <w:t>REALISATION DES TRAVAUX</w:t>
            </w:r>
            <w:r w:rsidRPr="00184E0D">
              <w:t xml:space="preserve"> </w:t>
            </w:r>
          </w:p>
        </w:tc>
        <w:tc>
          <w:tcPr>
            <w:tcW w:w="2247" w:type="dxa"/>
            <w:shd w:val="clear" w:color="auto" w:fill="F2F2F2" w:themeFill="background1" w:themeFillShade="F2"/>
          </w:tcPr>
          <w:p w14:paraId="2C5A0C4F" w14:textId="77777777" w:rsidR="00184E0D" w:rsidRDefault="00184E0D" w:rsidP="00184F5E">
            <w:pPr>
              <w:rPr>
                <w:highlight w:val="yellow"/>
              </w:rPr>
            </w:pPr>
          </w:p>
        </w:tc>
        <w:tc>
          <w:tcPr>
            <w:tcW w:w="3582" w:type="dxa"/>
            <w:shd w:val="clear" w:color="auto" w:fill="F2F2F2" w:themeFill="background1" w:themeFillShade="F2"/>
          </w:tcPr>
          <w:p w14:paraId="1596FF6E" w14:textId="77777777" w:rsidR="00184E0D" w:rsidRDefault="00184E0D" w:rsidP="00184F5E">
            <w:pPr>
              <w:rPr>
                <w:highlight w:val="yellow"/>
              </w:rPr>
            </w:pPr>
          </w:p>
        </w:tc>
        <w:tc>
          <w:tcPr>
            <w:tcW w:w="2915" w:type="dxa"/>
            <w:shd w:val="clear" w:color="auto" w:fill="F2F2F2" w:themeFill="background1" w:themeFillShade="F2"/>
          </w:tcPr>
          <w:p w14:paraId="5CD1D26F" w14:textId="77777777" w:rsidR="00184E0D" w:rsidRDefault="00184E0D" w:rsidP="00184F5E">
            <w:pPr>
              <w:rPr>
                <w:highlight w:val="yellow"/>
              </w:rPr>
            </w:pPr>
          </w:p>
        </w:tc>
      </w:tr>
    </w:tbl>
    <w:p w14:paraId="507F76D0" w14:textId="77777777" w:rsidR="00817FA5" w:rsidRPr="00817FA5" w:rsidRDefault="00817FA5" w:rsidP="00E450B6">
      <w:pPr>
        <w:rPr>
          <w:highlight w:val="yellow"/>
        </w:rPr>
      </w:pPr>
    </w:p>
    <w:p w14:paraId="44FDD7DD" w14:textId="77777777" w:rsidR="00A20C16" w:rsidRDefault="00A20C16" w:rsidP="00270D01"/>
    <w:p w14:paraId="594F0C01" w14:textId="77777777" w:rsidR="00A20C16" w:rsidRDefault="00A20C16" w:rsidP="00270D01"/>
    <w:p w14:paraId="488C7095" w14:textId="77777777" w:rsidR="00A20C16" w:rsidRDefault="00A20C16" w:rsidP="00270D01"/>
    <w:p w14:paraId="4EC7E563" w14:textId="77777777" w:rsidR="00456DDE" w:rsidRDefault="00456DDE" w:rsidP="00270D01"/>
    <w:p w14:paraId="65B7D7F6" w14:textId="77777777" w:rsidR="00456DDE" w:rsidRDefault="00456DDE" w:rsidP="00270D01">
      <w:bookmarkStart w:id="0" w:name="_GoBack"/>
      <w:bookmarkEnd w:id="0"/>
    </w:p>
    <w:tbl>
      <w:tblPr>
        <w:tblW w:w="14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86"/>
        <w:gridCol w:w="7286"/>
      </w:tblGrid>
      <w:tr w:rsidR="00C61F78" w14:paraId="670297B2" w14:textId="77777777" w:rsidTr="00184E0D">
        <w:trPr>
          <w:trHeight w:val="527"/>
        </w:trPr>
        <w:tc>
          <w:tcPr>
            <w:tcW w:w="7286" w:type="dxa"/>
            <w:shd w:val="clear" w:color="auto" w:fill="D9D9D9" w:themeFill="background1" w:themeFillShade="D9"/>
          </w:tcPr>
          <w:p w14:paraId="58E4DFC4" w14:textId="77777777" w:rsidR="00C61F78" w:rsidRDefault="00C61F78" w:rsidP="00184E0D">
            <w:r>
              <w:t xml:space="preserve">PRIX </w:t>
            </w:r>
            <w:r w:rsidR="00184E0D">
              <w:t xml:space="preserve">TOTAL </w:t>
            </w:r>
            <w:r>
              <w:t>FORFAITAIRE € HT *</w:t>
            </w:r>
            <w:r w:rsidR="00184E0D">
              <w:t xml:space="preserve"> de toutes les parties techniques</w:t>
            </w:r>
          </w:p>
        </w:tc>
        <w:tc>
          <w:tcPr>
            <w:tcW w:w="7286" w:type="dxa"/>
            <w:shd w:val="clear" w:color="auto" w:fill="auto"/>
          </w:tcPr>
          <w:p w14:paraId="5F695584" w14:textId="77777777" w:rsidR="00C61F78" w:rsidRDefault="00C61F78" w:rsidP="00456DDE"/>
        </w:tc>
      </w:tr>
      <w:tr w:rsidR="00C61F78" w14:paraId="38E4CA23" w14:textId="77777777" w:rsidTr="00184E0D">
        <w:trPr>
          <w:trHeight w:val="503"/>
        </w:trPr>
        <w:tc>
          <w:tcPr>
            <w:tcW w:w="7286" w:type="dxa"/>
            <w:shd w:val="clear" w:color="auto" w:fill="D9D9D9" w:themeFill="background1" w:themeFillShade="D9"/>
          </w:tcPr>
          <w:p w14:paraId="69827355" w14:textId="6F6E1E27" w:rsidR="00C61F78" w:rsidRDefault="00181D09" w:rsidP="00456DDE">
            <w:r>
              <w:t xml:space="preserve">TVA 20,0 % </w:t>
            </w:r>
          </w:p>
        </w:tc>
        <w:tc>
          <w:tcPr>
            <w:tcW w:w="7286" w:type="dxa"/>
            <w:shd w:val="clear" w:color="auto" w:fill="auto"/>
          </w:tcPr>
          <w:p w14:paraId="4C8F84C1" w14:textId="77777777" w:rsidR="00C61F78" w:rsidRDefault="00C61F78" w:rsidP="00456DDE"/>
        </w:tc>
      </w:tr>
      <w:tr w:rsidR="00C61F78" w14:paraId="206B292A" w14:textId="77777777" w:rsidTr="00184E0D">
        <w:trPr>
          <w:trHeight w:val="471"/>
        </w:trPr>
        <w:tc>
          <w:tcPr>
            <w:tcW w:w="7286" w:type="dxa"/>
            <w:shd w:val="clear" w:color="auto" w:fill="D9D9D9" w:themeFill="background1" w:themeFillShade="D9"/>
          </w:tcPr>
          <w:p w14:paraId="3C2B7B61" w14:textId="77777777" w:rsidR="00C61F78" w:rsidRDefault="00C61F78" w:rsidP="00456DDE">
            <w:r>
              <w:t>MONTANT TOTAL € TTC *</w:t>
            </w:r>
          </w:p>
        </w:tc>
        <w:tc>
          <w:tcPr>
            <w:tcW w:w="7286" w:type="dxa"/>
            <w:shd w:val="clear" w:color="auto" w:fill="auto"/>
          </w:tcPr>
          <w:p w14:paraId="6B2909D5" w14:textId="77777777" w:rsidR="00C61F78" w:rsidRDefault="00C61F78" w:rsidP="00456DDE"/>
        </w:tc>
      </w:tr>
    </w:tbl>
    <w:p w14:paraId="4A17029B" w14:textId="77777777" w:rsidR="00456DDE" w:rsidRDefault="00456DDE" w:rsidP="00456DDE"/>
    <w:p w14:paraId="6FCBBFAF" w14:textId="77777777" w:rsidR="00456DDE" w:rsidRDefault="00456DDE" w:rsidP="00270D01"/>
    <w:p w14:paraId="7685926F" w14:textId="77777777" w:rsidR="00270D01" w:rsidRDefault="00270D01" w:rsidP="00270D01"/>
    <w:p w14:paraId="7D4FA1E2" w14:textId="77777777" w:rsidR="00E450B6" w:rsidRDefault="00E450B6" w:rsidP="00E450B6">
      <w:pPr>
        <w:pStyle w:val="TM1"/>
      </w:pPr>
      <w:r>
        <w:t>(*) Montants à reporter dans l’acte d’engagement</w:t>
      </w:r>
    </w:p>
    <w:p w14:paraId="73025B27" w14:textId="77777777" w:rsidR="00E450B6" w:rsidRDefault="00E450B6" w:rsidP="00E450B6"/>
    <w:p w14:paraId="3C6FD158" w14:textId="77777777" w:rsidR="00E450B6" w:rsidRDefault="00E450B6" w:rsidP="00E450B6">
      <w:pPr>
        <w:pStyle w:val="TM1"/>
      </w:pPr>
      <w:r>
        <w:t>A…………………………., le……………………………</w:t>
      </w:r>
    </w:p>
    <w:p w14:paraId="28BEDF48" w14:textId="77777777" w:rsidR="00E450B6" w:rsidRDefault="00E450B6" w:rsidP="00E450B6">
      <w:pPr>
        <w:pStyle w:val="TM1"/>
      </w:pPr>
      <w:r>
        <w:t>Le prestataire</w:t>
      </w:r>
    </w:p>
    <w:p w14:paraId="3D889D7B" w14:textId="77777777" w:rsidR="004233AB" w:rsidRDefault="00E450B6" w:rsidP="00E450B6">
      <w:pPr>
        <w:pStyle w:val="TM1"/>
      </w:pPr>
      <w:r>
        <w:t>(date et cachet)</w:t>
      </w:r>
      <w:bookmarkStart w:id="1" w:name="OLE_LINK1"/>
      <w:bookmarkEnd w:id="1"/>
    </w:p>
    <w:sectPr w:rsidR="004233AB" w:rsidSect="00E450B6">
      <w:footnotePr>
        <w:numRestart w:val="eachSect"/>
      </w:footnotePr>
      <w:pgSz w:w="16840" w:h="11907" w:orient="landscape" w:code="9"/>
      <w:pgMar w:top="851" w:right="1134" w:bottom="851" w:left="1134" w:header="567" w:footer="567" w:gutter="0"/>
      <w:paperSrc w:first="7" w:other="7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0ECD4" w14:textId="77777777" w:rsidR="008A49CE" w:rsidRDefault="008A49CE" w:rsidP="009A5BB9">
      <w:r>
        <w:separator/>
      </w:r>
    </w:p>
  </w:endnote>
  <w:endnote w:type="continuationSeparator" w:id="0">
    <w:p w14:paraId="55AA6605" w14:textId="77777777" w:rsidR="008A49CE" w:rsidRDefault="008A49CE" w:rsidP="009A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E7E0A" w14:textId="77777777" w:rsidR="00680D47" w:rsidRDefault="00680D47" w:rsidP="009A5BB9">
    <w:r>
      <w:t>I/92</w:t>
    </w:r>
    <w:r>
      <w:tab/>
      <w:t>.../...</w:t>
    </w:r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4E6BE" w14:textId="6EAFEFA2" w:rsidR="00680D47" w:rsidRPr="00F15854" w:rsidRDefault="009A5BB9" w:rsidP="00E450B6">
    <w:pPr>
      <w:pStyle w:val="Pieddepage"/>
      <w:tabs>
        <w:tab w:val="clear" w:pos="10206"/>
        <w:tab w:val="right" w:pos="14459"/>
      </w:tabs>
    </w:pPr>
    <w:r w:rsidRPr="00F15854">
      <w:t>D</w:t>
    </w:r>
    <w:r w:rsidR="00664C23">
      <w:t>PF</w:t>
    </w:r>
    <w:r w:rsidRPr="00F15854">
      <w:tab/>
    </w:r>
    <w:r w:rsidRPr="00F15854">
      <w:tab/>
      <w:t xml:space="preserve">Page </w:t>
    </w:r>
    <w:r w:rsidRPr="00F15854">
      <w:fldChar w:fldCharType="begin"/>
    </w:r>
    <w:r w:rsidRPr="00F15854">
      <w:instrText>PAGE   \* MERGEFORMAT</w:instrText>
    </w:r>
    <w:r w:rsidRPr="00F15854">
      <w:fldChar w:fldCharType="separate"/>
    </w:r>
    <w:r w:rsidR="00181D09">
      <w:rPr>
        <w:noProof/>
      </w:rPr>
      <w:t>4</w:t>
    </w:r>
    <w:r w:rsidRPr="00F15854">
      <w:fldChar w:fldCharType="end"/>
    </w:r>
    <w:r w:rsidRPr="00F15854">
      <w:t>/</w:t>
    </w:r>
    <w:r w:rsidR="00181D09">
      <w:fldChar w:fldCharType="begin"/>
    </w:r>
    <w:r w:rsidR="00181D09">
      <w:instrText xml:space="preserve"> NUMPAGES   \* MERGEFORMAT </w:instrText>
    </w:r>
    <w:r w:rsidR="00181D09">
      <w:fldChar w:fldCharType="separate"/>
    </w:r>
    <w:r w:rsidR="00181D09">
      <w:rPr>
        <w:noProof/>
      </w:rPr>
      <w:t>5</w:t>
    </w:r>
    <w:r w:rsidR="00181D0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E46BC" w14:textId="77777777" w:rsidR="008A49CE" w:rsidRDefault="008A49CE" w:rsidP="009A5BB9">
      <w:r>
        <w:separator/>
      </w:r>
    </w:p>
  </w:footnote>
  <w:footnote w:type="continuationSeparator" w:id="0">
    <w:p w14:paraId="67BC65F9" w14:textId="77777777" w:rsidR="008A49CE" w:rsidRDefault="008A49CE" w:rsidP="009A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FA076" w14:textId="77777777" w:rsidR="00680D47" w:rsidRDefault="00680D47" w:rsidP="009A5BB9">
    <w:r>
      <w:rPr>
        <w:lang w:val="en-GB"/>
      </w:rPr>
      <w:t xml:space="preserve">C.C.A.P. </w:t>
    </w:r>
    <w:r>
      <w:fldChar w:fldCharType="begin"/>
    </w:r>
    <w:r>
      <w:rPr>
        <w:lang w:val="en-GB"/>
      </w:rP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82D53" w14:textId="77777777" w:rsidR="00A64656" w:rsidRPr="00A64656" w:rsidRDefault="008639DB" w:rsidP="00A4074D">
    <w:pPr>
      <w:pStyle w:val="En-tte"/>
      <w:tabs>
        <w:tab w:val="clear" w:pos="10206"/>
        <w:tab w:val="left" w:pos="7230"/>
        <w:tab w:val="left" w:pos="7655"/>
        <w:tab w:val="right" w:pos="14459"/>
      </w:tabs>
    </w:pPr>
    <w:r w:rsidRPr="000A33F4">
      <w:t xml:space="preserve">COSI </w:t>
    </w:r>
    <w:r w:rsidR="00C61F78" w:rsidRPr="000A33F4">
      <w:t>453004</w:t>
    </w:r>
    <w:r w:rsidR="00A4074D" w:rsidRPr="000A33F4">
      <w:tab/>
    </w:r>
    <w:r w:rsidR="00A4074D" w:rsidRPr="000A33F4">
      <w:tab/>
    </w:r>
    <w:r w:rsidR="00A64656" w:rsidRPr="000A33F4">
      <w:tab/>
      <w:t>Projet n°</w:t>
    </w:r>
    <w:r w:rsidR="00C61F78" w:rsidRPr="000A33F4">
      <w:t>26-BCO05-008</w:t>
    </w:r>
  </w:p>
  <w:p w14:paraId="63EFB0B4" w14:textId="77777777" w:rsidR="00680D47" w:rsidRPr="00A64656" w:rsidRDefault="00680D47" w:rsidP="00A6465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E9546" w14:textId="77777777" w:rsidR="00680D47" w:rsidRDefault="009A5BB9" w:rsidP="009A5BB9">
    <w:r>
      <w:rPr>
        <w:rStyle w:val="Numrodepage"/>
      </w:rPr>
      <w:t>DE</w:t>
    </w:r>
    <w:r>
      <w:rPr>
        <w:rStyle w:val="Numrodepage"/>
      </w:rPr>
      <w:tab/>
    </w:r>
    <w:r w:rsidR="00680D47">
      <w:rPr>
        <w:rStyle w:val="Numrodepage"/>
      </w:rPr>
      <w:t>CCAG 2009   MAJ mars 2010</w:t>
    </w:r>
    <w:r w:rsidR="00680D47">
      <w:rPr>
        <w:rStyle w:val="Numrodepage"/>
      </w:rPr>
      <w:tab/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PAGE </w:instrText>
    </w:r>
    <w:r w:rsidR="00680D47">
      <w:rPr>
        <w:rStyle w:val="Numrodepage"/>
        <w:sz w:val="16"/>
        <w:szCs w:val="16"/>
      </w:rPr>
      <w:fldChar w:fldCharType="separate"/>
    </w:r>
    <w:r w:rsidR="00680D47">
      <w:rPr>
        <w:rStyle w:val="Numrodepage"/>
        <w:noProof/>
        <w:sz w:val="16"/>
        <w:szCs w:val="16"/>
      </w:rPr>
      <w:t>1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  <w:sz w:val="16"/>
        <w:szCs w:val="16"/>
      </w:rPr>
      <w:t>/</w:t>
    </w:r>
    <w:r w:rsidR="00680D47">
      <w:rPr>
        <w:rStyle w:val="Numrodepage"/>
        <w:sz w:val="16"/>
        <w:szCs w:val="16"/>
      </w:rPr>
      <w:fldChar w:fldCharType="begin"/>
    </w:r>
    <w:r w:rsidR="00680D47">
      <w:rPr>
        <w:rStyle w:val="Numrodepage"/>
        <w:sz w:val="16"/>
        <w:szCs w:val="16"/>
      </w:rPr>
      <w:instrText xml:space="preserve"> NUMPAGES </w:instrText>
    </w:r>
    <w:r w:rsidR="00680D47">
      <w:rPr>
        <w:rStyle w:val="Numrodepage"/>
        <w:sz w:val="16"/>
        <w:szCs w:val="16"/>
      </w:rPr>
      <w:fldChar w:fldCharType="separate"/>
    </w:r>
    <w:r w:rsidR="00927ED2">
      <w:rPr>
        <w:rStyle w:val="Numrodepage"/>
        <w:noProof/>
        <w:sz w:val="16"/>
        <w:szCs w:val="16"/>
      </w:rPr>
      <w:t>3</w:t>
    </w:r>
    <w:r w:rsidR="00680D47">
      <w:rPr>
        <w:rStyle w:val="Numrodepage"/>
        <w:sz w:val="16"/>
        <w:szCs w:val="16"/>
      </w:rPr>
      <w:fldChar w:fldCharType="end"/>
    </w:r>
    <w:r w:rsidR="00680D47">
      <w:rPr>
        <w:rStyle w:val="Numrodepage"/>
      </w:rPr>
      <w:tab/>
    </w:r>
    <w:r w:rsidR="00680D47">
      <w:t>PROJET N° 2011/BCR/SCC/47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03FCF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A5D34"/>
    <w:multiLevelType w:val="hybridMultilevel"/>
    <w:tmpl w:val="CF2C51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207D5"/>
    <w:multiLevelType w:val="hybridMultilevel"/>
    <w:tmpl w:val="29C4C96E"/>
    <w:lvl w:ilvl="0" w:tplc="308237F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D01395"/>
    <w:multiLevelType w:val="hybridMultilevel"/>
    <w:tmpl w:val="E656324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97952"/>
    <w:multiLevelType w:val="multilevel"/>
    <w:tmpl w:val="0F663382"/>
    <w:lvl w:ilvl="0">
      <w:start w:val="1"/>
      <w:numFmt w:val="decimal"/>
      <w:suff w:val="nothing"/>
      <w:lvlText w:val=" ARTICLE %1 -"/>
      <w:lvlJc w:val="left"/>
      <w:pPr>
        <w:ind w:left="432" w:hanging="432"/>
      </w:pPr>
      <w:rPr>
        <w:rFonts w:hint="default"/>
        <w:u w:val="single"/>
      </w:rPr>
    </w:lvl>
    <w:lvl w:ilvl="1">
      <w:start w:val="1"/>
      <w:numFmt w:val="decimal"/>
      <w:suff w:val="nothing"/>
      <w:lvlText w:val="%1.%2"/>
      <w:lvlJc w:val="left"/>
      <w:pPr>
        <w:ind w:left="576" w:hanging="576"/>
      </w:pPr>
      <w:rPr>
        <w:rFonts w:ascii="Times" w:hAnsi="Times" w:hint="default"/>
        <w:b/>
        <w:i w:val="0"/>
        <w:sz w:val="22"/>
        <w:u w:val="single"/>
      </w:rPr>
    </w:lvl>
    <w:lvl w:ilvl="2">
      <w:start w:val="1"/>
      <w:numFmt w:val="decimal"/>
      <w:suff w:val="nothing"/>
      <w:lvlText w:val="%1.%2.%3"/>
      <w:lvlJc w:val="left"/>
      <w:pPr>
        <w:ind w:left="720" w:hanging="720"/>
      </w:pPr>
      <w:rPr>
        <w:rFonts w:ascii="Times" w:hAnsi="Times" w:hint="default"/>
        <w:b/>
        <w:i w:val="0"/>
        <w:sz w:val="22"/>
      </w:r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0415F29"/>
    <w:multiLevelType w:val="hybridMultilevel"/>
    <w:tmpl w:val="21E24CE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C35FB5"/>
    <w:multiLevelType w:val="singleLevel"/>
    <w:tmpl w:val="3DEA84B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90C7E"/>
    <w:multiLevelType w:val="hybridMultilevel"/>
    <w:tmpl w:val="CD48DB86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A44FD"/>
    <w:multiLevelType w:val="hybridMultilevel"/>
    <w:tmpl w:val="40B49EF0"/>
    <w:lvl w:ilvl="0" w:tplc="040C0001">
      <w:numFmt w:val="bullet"/>
      <w:lvlText w:val=""/>
      <w:lvlJc w:val="left"/>
      <w:pPr>
        <w:tabs>
          <w:tab w:val="num" w:pos="1716"/>
        </w:tabs>
        <w:ind w:left="1716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36"/>
        </w:tabs>
        <w:ind w:left="243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156"/>
        </w:tabs>
        <w:ind w:left="31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876"/>
        </w:tabs>
        <w:ind w:left="38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96"/>
        </w:tabs>
        <w:ind w:left="459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16"/>
        </w:tabs>
        <w:ind w:left="53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36"/>
        </w:tabs>
        <w:ind w:left="60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756"/>
        </w:tabs>
        <w:ind w:left="675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476"/>
        </w:tabs>
        <w:ind w:left="7476" w:hanging="360"/>
      </w:pPr>
      <w:rPr>
        <w:rFonts w:ascii="Wingdings" w:hAnsi="Wingdings" w:hint="default"/>
      </w:rPr>
    </w:lvl>
  </w:abstractNum>
  <w:abstractNum w:abstractNumId="10" w15:restartNumberingAfterBreak="0">
    <w:nsid w:val="3D3F4BE7"/>
    <w:multiLevelType w:val="hybridMultilevel"/>
    <w:tmpl w:val="1B74B3F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82CC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401E6"/>
    <w:multiLevelType w:val="hybridMultilevel"/>
    <w:tmpl w:val="F83A501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C17253"/>
    <w:multiLevelType w:val="hybridMultilevel"/>
    <w:tmpl w:val="4DD08A94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9095B"/>
    <w:multiLevelType w:val="hybridMultilevel"/>
    <w:tmpl w:val="0DB645F6"/>
    <w:lvl w:ilvl="0" w:tplc="E5A8DEA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53EF9"/>
    <w:multiLevelType w:val="hybridMultilevel"/>
    <w:tmpl w:val="30B4C158"/>
    <w:lvl w:ilvl="0" w:tplc="040C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6FD383F"/>
    <w:multiLevelType w:val="hybridMultilevel"/>
    <w:tmpl w:val="227E9DE8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476C5"/>
    <w:multiLevelType w:val="singleLevel"/>
    <w:tmpl w:val="C57E1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CD61D0B"/>
    <w:multiLevelType w:val="singleLevel"/>
    <w:tmpl w:val="F014BC1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6FD800F7"/>
    <w:multiLevelType w:val="hybridMultilevel"/>
    <w:tmpl w:val="89D407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B5AA1"/>
    <w:multiLevelType w:val="hybridMultilevel"/>
    <w:tmpl w:val="441C6EFE"/>
    <w:lvl w:ilvl="0" w:tplc="040C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13"/>
  </w:num>
  <w:num w:numId="9">
    <w:abstractNumId w:val="11"/>
  </w:num>
  <w:num w:numId="10">
    <w:abstractNumId w:val="15"/>
  </w:num>
  <w:num w:numId="11">
    <w:abstractNumId w:val="10"/>
  </w:num>
  <w:num w:numId="12">
    <w:abstractNumId w:val="12"/>
  </w:num>
  <w:num w:numId="13">
    <w:abstractNumId w:val="14"/>
  </w:num>
  <w:num w:numId="14">
    <w:abstractNumId w:val="8"/>
  </w:num>
  <w:num w:numId="15">
    <w:abstractNumId w:val="4"/>
  </w:num>
  <w:num w:numId="16">
    <w:abstractNumId w:val="2"/>
  </w:num>
  <w:num w:numId="17">
    <w:abstractNumId w:val="18"/>
  </w:num>
  <w:num w:numId="18">
    <w:abstractNumId w:val="5"/>
  </w:num>
  <w:num w:numId="19">
    <w:abstractNumId w:val="9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GrammaticalErrors/>
  <w:activeWritingStyle w:appName="MSWord" w:lang="fr-FR" w:vendorID="9" w:dllVersion="512" w:checkStyle="1"/>
  <w:attachedTemplate r:id="rId1"/>
  <w:defaultTabStop w:val="709"/>
  <w:hyphenationZone w:val="426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8C"/>
    <w:rsid w:val="0005480B"/>
    <w:rsid w:val="00065D48"/>
    <w:rsid w:val="000805FE"/>
    <w:rsid w:val="000A2B44"/>
    <w:rsid w:val="000A33F4"/>
    <w:rsid w:val="000A5663"/>
    <w:rsid w:val="000F45A2"/>
    <w:rsid w:val="000F5AEF"/>
    <w:rsid w:val="000F600F"/>
    <w:rsid w:val="000F7A3E"/>
    <w:rsid w:val="0010312E"/>
    <w:rsid w:val="00125CC1"/>
    <w:rsid w:val="00164375"/>
    <w:rsid w:val="00167199"/>
    <w:rsid w:val="00181D09"/>
    <w:rsid w:val="00184E0D"/>
    <w:rsid w:val="00193640"/>
    <w:rsid w:val="0019423A"/>
    <w:rsid w:val="001C5AB0"/>
    <w:rsid w:val="001E5263"/>
    <w:rsid w:val="001E6258"/>
    <w:rsid w:val="001F0C91"/>
    <w:rsid w:val="001F211D"/>
    <w:rsid w:val="00236F14"/>
    <w:rsid w:val="002511C7"/>
    <w:rsid w:val="0025364A"/>
    <w:rsid w:val="00261AB1"/>
    <w:rsid w:val="00270D01"/>
    <w:rsid w:val="00282912"/>
    <w:rsid w:val="002A2D2B"/>
    <w:rsid w:val="002A62C1"/>
    <w:rsid w:val="002A7FDB"/>
    <w:rsid w:val="002B3C21"/>
    <w:rsid w:val="002F19D3"/>
    <w:rsid w:val="00325C2A"/>
    <w:rsid w:val="00332142"/>
    <w:rsid w:val="00337373"/>
    <w:rsid w:val="00344A8E"/>
    <w:rsid w:val="003551B8"/>
    <w:rsid w:val="0036050A"/>
    <w:rsid w:val="003618D5"/>
    <w:rsid w:val="00371026"/>
    <w:rsid w:val="00372E26"/>
    <w:rsid w:val="00373315"/>
    <w:rsid w:val="0037352C"/>
    <w:rsid w:val="00373619"/>
    <w:rsid w:val="00377534"/>
    <w:rsid w:val="00392704"/>
    <w:rsid w:val="00397268"/>
    <w:rsid w:val="003B794C"/>
    <w:rsid w:val="00415327"/>
    <w:rsid w:val="004208AE"/>
    <w:rsid w:val="00421122"/>
    <w:rsid w:val="00422A97"/>
    <w:rsid w:val="004233AB"/>
    <w:rsid w:val="00444B9E"/>
    <w:rsid w:val="00456DDE"/>
    <w:rsid w:val="0046614C"/>
    <w:rsid w:val="00475033"/>
    <w:rsid w:val="004804E8"/>
    <w:rsid w:val="004866AF"/>
    <w:rsid w:val="004B6A95"/>
    <w:rsid w:val="004C0083"/>
    <w:rsid w:val="004E7D62"/>
    <w:rsid w:val="004F3E26"/>
    <w:rsid w:val="00503DA3"/>
    <w:rsid w:val="00511707"/>
    <w:rsid w:val="005405C5"/>
    <w:rsid w:val="00543DF9"/>
    <w:rsid w:val="0058666C"/>
    <w:rsid w:val="005903F3"/>
    <w:rsid w:val="0059382E"/>
    <w:rsid w:val="005B009E"/>
    <w:rsid w:val="005B3811"/>
    <w:rsid w:val="005B582E"/>
    <w:rsid w:val="005C78F4"/>
    <w:rsid w:val="005E0769"/>
    <w:rsid w:val="005E6F4E"/>
    <w:rsid w:val="005F1052"/>
    <w:rsid w:val="006036F1"/>
    <w:rsid w:val="00645E0C"/>
    <w:rsid w:val="00660AFC"/>
    <w:rsid w:val="00664C23"/>
    <w:rsid w:val="00667FDD"/>
    <w:rsid w:val="00680D47"/>
    <w:rsid w:val="00691F4A"/>
    <w:rsid w:val="006A6CA7"/>
    <w:rsid w:val="006A7130"/>
    <w:rsid w:val="006A7CE8"/>
    <w:rsid w:val="006B0FF6"/>
    <w:rsid w:val="006B4133"/>
    <w:rsid w:val="006C2F8C"/>
    <w:rsid w:val="006D3E15"/>
    <w:rsid w:val="006E39D6"/>
    <w:rsid w:val="00702D2F"/>
    <w:rsid w:val="00713054"/>
    <w:rsid w:val="007B0E49"/>
    <w:rsid w:val="007D7E27"/>
    <w:rsid w:val="007E2A79"/>
    <w:rsid w:val="00817FA5"/>
    <w:rsid w:val="008201B3"/>
    <w:rsid w:val="00820E30"/>
    <w:rsid w:val="00822736"/>
    <w:rsid w:val="0083533D"/>
    <w:rsid w:val="008406D1"/>
    <w:rsid w:val="0084224D"/>
    <w:rsid w:val="0085130D"/>
    <w:rsid w:val="008639DB"/>
    <w:rsid w:val="0087643D"/>
    <w:rsid w:val="0088138B"/>
    <w:rsid w:val="00890D80"/>
    <w:rsid w:val="00891DBF"/>
    <w:rsid w:val="00896920"/>
    <w:rsid w:val="008A49CE"/>
    <w:rsid w:val="008B5D24"/>
    <w:rsid w:val="008B70A2"/>
    <w:rsid w:val="00904A86"/>
    <w:rsid w:val="009179AB"/>
    <w:rsid w:val="00927ED2"/>
    <w:rsid w:val="00935805"/>
    <w:rsid w:val="009532EF"/>
    <w:rsid w:val="009562BB"/>
    <w:rsid w:val="00962BCC"/>
    <w:rsid w:val="00964E3F"/>
    <w:rsid w:val="009709BE"/>
    <w:rsid w:val="009A5BB9"/>
    <w:rsid w:val="009D2B12"/>
    <w:rsid w:val="009D61F0"/>
    <w:rsid w:val="00A13A59"/>
    <w:rsid w:val="00A20C16"/>
    <w:rsid w:val="00A33735"/>
    <w:rsid w:val="00A4074D"/>
    <w:rsid w:val="00A51781"/>
    <w:rsid w:val="00A63520"/>
    <w:rsid w:val="00A64656"/>
    <w:rsid w:val="00A70777"/>
    <w:rsid w:val="00A86495"/>
    <w:rsid w:val="00AD78B4"/>
    <w:rsid w:val="00AE438C"/>
    <w:rsid w:val="00AF24EF"/>
    <w:rsid w:val="00B12579"/>
    <w:rsid w:val="00B267A4"/>
    <w:rsid w:val="00B32F54"/>
    <w:rsid w:val="00B602B0"/>
    <w:rsid w:val="00B929F9"/>
    <w:rsid w:val="00BB66EE"/>
    <w:rsid w:val="00BC5880"/>
    <w:rsid w:val="00BE23ED"/>
    <w:rsid w:val="00BE5B91"/>
    <w:rsid w:val="00BF3EEC"/>
    <w:rsid w:val="00C057B9"/>
    <w:rsid w:val="00C266AB"/>
    <w:rsid w:val="00C51CCA"/>
    <w:rsid w:val="00C5693E"/>
    <w:rsid w:val="00C61F78"/>
    <w:rsid w:val="00C65130"/>
    <w:rsid w:val="00C66D41"/>
    <w:rsid w:val="00C702D2"/>
    <w:rsid w:val="00C83B9B"/>
    <w:rsid w:val="00CB7B13"/>
    <w:rsid w:val="00D313B4"/>
    <w:rsid w:val="00D456FC"/>
    <w:rsid w:val="00D476CC"/>
    <w:rsid w:val="00D536E9"/>
    <w:rsid w:val="00DA204E"/>
    <w:rsid w:val="00DA6069"/>
    <w:rsid w:val="00DA6F58"/>
    <w:rsid w:val="00DB3980"/>
    <w:rsid w:val="00DD107A"/>
    <w:rsid w:val="00DE1BBF"/>
    <w:rsid w:val="00DE70F4"/>
    <w:rsid w:val="00E15E7C"/>
    <w:rsid w:val="00E242EB"/>
    <w:rsid w:val="00E342CE"/>
    <w:rsid w:val="00E450B6"/>
    <w:rsid w:val="00E63EA3"/>
    <w:rsid w:val="00E73A1D"/>
    <w:rsid w:val="00EE0B74"/>
    <w:rsid w:val="00EE689E"/>
    <w:rsid w:val="00F15854"/>
    <w:rsid w:val="00F172BE"/>
    <w:rsid w:val="00F4771B"/>
    <w:rsid w:val="00F50515"/>
    <w:rsid w:val="00F52357"/>
    <w:rsid w:val="00F54BE1"/>
    <w:rsid w:val="00F80B4D"/>
    <w:rsid w:val="00F92EE0"/>
    <w:rsid w:val="00FA06EB"/>
    <w:rsid w:val="00FC3661"/>
    <w:rsid w:val="00FE058F"/>
    <w:rsid w:val="00FF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4E04A"/>
  <w15:chartTrackingRefBased/>
  <w15:docId w15:val="{BEBD930B-2EE9-4C37-B39E-8F4A712DC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BB9"/>
    <w:rPr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keepLines/>
      <w:spacing w:before="480"/>
      <w:ind w:left="-284"/>
      <w:outlineLvl w:val="0"/>
    </w:pPr>
    <w:rPr>
      <w:b/>
      <w:caps/>
    </w:rPr>
  </w:style>
  <w:style w:type="paragraph" w:styleId="Titre2">
    <w:name w:val="heading 2"/>
    <w:basedOn w:val="Normal"/>
    <w:next w:val="Normal"/>
    <w:qFormat/>
    <w:pPr>
      <w:keepNext/>
      <w:keepLines/>
      <w:spacing w:before="240"/>
      <w:ind w:left="-284"/>
      <w:outlineLvl w:val="1"/>
    </w:pPr>
    <w:rPr>
      <w:b/>
    </w:rPr>
  </w:style>
  <w:style w:type="paragraph" w:styleId="Titre3">
    <w:name w:val="heading 3"/>
    <w:basedOn w:val="Normal"/>
    <w:next w:val="Retraitnormal"/>
    <w:autoRedefine/>
    <w:qFormat/>
    <w:pPr>
      <w:keepNext/>
      <w:keepLines/>
      <w:outlineLvl w:val="2"/>
    </w:pPr>
    <w:rPr>
      <w:b/>
      <w:bCs/>
      <w:iCs/>
      <w:sz w:val="24"/>
    </w:rPr>
  </w:style>
  <w:style w:type="paragraph" w:styleId="Titre4">
    <w:name w:val="heading 4"/>
    <w:basedOn w:val="Normal"/>
    <w:next w:val="Retraitnormal"/>
    <w:qFormat/>
    <w:pPr>
      <w:ind w:left="993" w:hanging="993"/>
      <w:outlineLvl w:val="3"/>
    </w:pPr>
  </w:style>
  <w:style w:type="paragraph" w:styleId="Titre5">
    <w:name w:val="heading 5"/>
    <w:basedOn w:val="Normal"/>
    <w:next w:val="Retraitnormal"/>
    <w:qFormat/>
    <w:pPr>
      <w:ind w:left="2552" w:hanging="1701"/>
      <w:outlineLvl w:val="4"/>
    </w:pPr>
  </w:style>
  <w:style w:type="paragraph" w:styleId="Titre6">
    <w:name w:val="heading 6"/>
    <w:basedOn w:val="Titre5"/>
    <w:next w:val="Retraitnormal"/>
    <w:qFormat/>
    <w:pPr>
      <w:outlineLvl w:val="5"/>
    </w:p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i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i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semiHidden/>
    <w:pPr>
      <w:ind w:left="851"/>
    </w:pPr>
  </w:style>
  <w:style w:type="paragraph" w:styleId="TM4">
    <w:name w:val="toc 4"/>
    <w:basedOn w:val="Normal"/>
    <w:next w:val="Normal"/>
    <w:semiHidden/>
    <w:pPr>
      <w:tabs>
        <w:tab w:val="left" w:leader="dot" w:pos="8646"/>
        <w:tab w:val="right" w:pos="9072"/>
      </w:tabs>
      <w:ind w:left="2126" w:right="850"/>
    </w:pPr>
  </w:style>
  <w:style w:type="paragraph" w:styleId="TM3">
    <w:name w:val="toc 3"/>
    <w:basedOn w:val="Normal"/>
    <w:next w:val="Normal"/>
    <w:semiHidden/>
    <w:pPr>
      <w:tabs>
        <w:tab w:val="right" w:leader="dot" w:pos="8675"/>
      </w:tabs>
      <w:ind w:left="851" w:hanging="851"/>
    </w:pPr>
  </w:style>
  <w:style w:type="paragraph" w:styleId="TM2">
    <w:name w:val="toc 2"/>
    <w:basedOn w:val="Normal"/>
    <w:next w:val="Normal"/>
    <w:semiHidden/>
    <w:pPr>
      <w:tabs>
        <w:tab w:val="left" w:leader="dot" w:pos="8646"/>
        <w:tab w:val="right" w:pos="9072"/>
      </w:tabs>
      <w:ind w:left="709" w:right="851"/>
    </w:pPr>
  </w:style>
  <w:style w:type="paragraph" w:styleId="TM1">
    <w:name w:val="toc 1"/>
    <w:basedOn w:val="Normal"/>
    <w:next w:val="Normal"/>
    <w:semiHidden/>
    <w:pPr>
      <w:tabs>
        <w:tab w:val="left" w:leader="dot" w:pos="8646"/>
        <w:tab w:val="right" w:pos="9072"/>
      </w:tabs>
      <w:ind w:right="851"/>
    </w:pPr>
  </w:style>
  <w:style w:type="paragraph" w:styleId="Pieddepage">
    <w:name w:val="footer"/>
    <w:basedOn w:val="Normal"/>
    <w:rsid w:val="00F15854"/>
    <w:pPr>
      <w:tabs>
        <w:tab w:val="center" w:pos="5103"/>
        <w:tab w:val="right" w:pos="10206"/>
      </w:tabs>
      <w:jc w:val="both"/>
    </w:pPr>
  </w:style>
  <w:style w:type="paragraph" w:styleId="En-tte">
    <w:name w:val="header"/>
    <w:basedOn w:val="Normal"/>
    <w:rsid w:val="00F15854"/>
    <w:pPr>
      <w:tabs>
        <w:tab w:val="center" w:pos="5103"/>
        <w:tab w:val="right" w:pos="10206"/>
      </w:tabs>
    </w:pPr>
  </w:style>
  <w:style w:type="character" w:styleId="Appelnotedebasdep">
    <w:name w:val="footnote reference"/>
    <w:semiHidden/>
    <w:rPr>
      <w:position w:val="12"/>
    </w:rPr>
  </w:style>
  <w:style w:type="paragraph" w:styleId="Notedebasdepage">
    <w:name w:val="footnote text"/>
    <w:basedOn w:val="Normal"/>
    <w:semiHidden/>
  </w:style>
  <w:style w:type="paragraph" w:customStyle="1" w:styleId="Tiret">
    <w:name w:val="Tiret"/>
    <w:basedOn w:val="Normal"/>
    <w:pPr>
      <w:ind w:left="284" w:hanging="284"/>
    </w:pPr>
  </w:style>
  <w:style w:type="paragraph" w:customStyle="1" w:styleId="Modle">
    <w:name w:val="Modèle"/>
    <w:basedOn w:val="Normal"/>
    <w:pPr>
      <w:ind w:left="-737"/>
    </w:pPr>
    <w:rPr>
      <w:b/>
      <w:i/>
      <w:color w:val="0000FF"/>
    </w:rPr>
  </w:style>
  <w:style w:type="paragraph" w:customStyle="1" w:styleId="courant">
    <w:name w:val="courant"/>
    <w:basedOn w:val="Normal"/>
    <w:pPr>
      <w:spacing w:after="240"/>
      <w:ind w:firstLine="1702"/>
      <w:jc w:val="both"/>
    </w:pPr>
  </w:style>
  <w:style w:type="paragraph" w:customStyle="1" w:styleId="titremarge">
    <w:name w:val="titre marge"/>
    <w:basedOn w:val="Normal"/>
  </w:style>
  <w:style w:type="paragraph" w:customStyle="1" w:styleId="2numros">
    <w:name w:val="2numéros"/>
    <w:basedOn w:val="Normal"/>
    <w:next w:val="paragraphe2"/>
    <w:pPr>
      <w:spacing w:after="240"/>
      <w:ind w:left="709" w:hanging="709"/>
      <w:jc w:val="both"/>
    </w:pPr>
  </w:style>
  <w:style w:type="paragraph" w:customStyle="1" w:styleId="paragraphe2">
    <w:name w:val="paragraphe2"/>
    <w:basedOn w:val="Normal"/>
    <w:pPr>
      <w:spacing w:after="240"/>
      <w:ind w:left="709"/>
      <w:jc w:val="both"/>
    </w:pPr>
  </w:style>
  <w:style w:type="paragraph" w:customStyle="1" w:styleId="1numro">
    <w:name w:val="1numéro"/>
    <w:basedOn w:val="Normal"/>
    <w:next w:val="paragraphe1"/>
    <w:pPr>
      <w:spacing w:after="240"/>
      <w:ind w:left="483" w:hanging="483"/>
      <w:jc w:val="both"/>
    </w:pPr>
  </w:style>
  <w:style w:type="paragraph" w:customStyle="1" w:styleId="paragraphe1">
    <w:name w:val="paragraphe1"/>
    <w:basedOn w:val="Normal"/>
    <w:pPr>
      <w:spacing w:after="240"/>
      <w:ind w:left="483"/>
      <w:jc w:val="both"/>
    </w:pPr>
  </w:style>
  <w:style w:type="paragraph" w:customStyle="1" w:styleId="3numros">
    <w:name w:val="3numéros"/>
    <w:basedOn w:val="Pieddepage"/>
    <w:next w:val="paragraphe3"/>
    <w:pPr>
      <w:spacing w:after="240"/>
      <w:ind w:left="936" w:hanging="936"/>
    </w:pPr>
  </w:style>
  <w:style w:type="paragraph" w:customStyle="1" w:styleId="paragraphe3">
    <w:name w:val="paragraphe3"/>
    <w:basedOn w:val="Normal"/>
    <w:pPr>
      <w:spacing w:after="240"/>
      <w:ind w:left="936"/>
      <w:jc w:val="both"/>
    </w:pPr>
  </w:style>
  <w:style w:type="paragraph" w:customStyle="1" w:styleId="articleccap">
    <w:name w:val="article_ccap"/>
    <w:basedOn w:val="Normal"/>
    <w:next w:val="Normal"/>
    <w:pPr>
      <w:keepNext/>
      <w:keepLines/>
      <w:tabs>
        <w:tab w:val="left" w:pos="1900"/>
        <w:tab w:val="left" w:pos="4820"/>
      </w:tabs>
      <w:spacing w:after="240"/>
      <w:ind w:left="1701" w:hanging="1701"/>
    </w:pPr>
    <w:rPr>
      <w:u w:val="single"/>
    </w:rPr>
  </w:style>
  <w:style w:type="paragraph" w:customStyle="1" w:styleId="M">
    <w:name w:val="M"/>
    <w:pPr>
      <w:spacing w:line="240" w:lineRule="exact"/>
      <w:ind w:left="2552"/>
      <w:jc w:val="both"/>
    </w:pPr>
    <w:rPr>
      <w:rFonts w:ascii="Bookman" w:hAnsi="Bookman"/>
    </w:rPr>
  </w:style>
  <w:style w:type="paragraph" w:customStyle="1" w:styleId="L">
    <w:name w:val="L"/>
    <w:pPr>
      <w:spacing w:line="240" w:lineRule="exact"/>
      <w:ind w:left="1701"/>
      <w:jc w:val="both"/>
    </w:pPr>
    <w:rPr>
      <w:rFonts w:ascii="Bookman" w:hAnsi="Bookman"/>
      <w:vanish/>
    </w:rPr>
  </w:style>
  <w:style w:type="paragraph" w:customStyle="1" w:styleId="tm10">
    <w:name w:val="tm1"/>
    <w:basedOn w:val="Normal"/>
    <w:pPr>
      <w:tabs>
        <w:tab w:val="right" w:leader="dot" w:pos="8641"/>
      </w:tabs>
      <w:spacing w:after="240"/>
      <w:ind w:left="1418" w:right="1701" w:hanging="1418"/>
      <w:jc w:val="both"/>
    </w:pPr>
    <w:rPr>
      <w:smallCaps/>
    </w:rPr>
  </w:style>
  <w:style w:type="paragraph" w:customStyle="1" w:styleId="deuxpoints">
    <w:name w:val="deuxpoints"/>
    <w:basedOn w:val="Point"/>
    <w:pPr>
      <w:spacing w:before="120" w:after="0"/>
      <w:ind w:hanging="227"/>
      <w:jc w:val="left"/>
    </w:pPr>
    <w:rPr>
      <w:rFonts w:ascii="Courier New" w:hAnsi="Courier New"/>
      <w:sz w:val="20"/>
    </w:rPr>
  </w:style>
  <w:style w:type="paragraph" w:customStyle="1" w:styleId="Point">
    <w:name w:val="Point"/>
    <w:basedOn w:val="Normal"/>
    <w:pPr>
      <w:spacing w:after="240"/>
      <w:ind w:left="510" w:hanging="284"/>
      <w:jc w:val="both"/>
    </w:pPr>
  </w:style>
  <w:style w:type="paragraph" w:customStyle="1" w:styleId="Cartouche">
    <w:name w:val="Cartouche"/>
    <w:basedOn w:val="Normal"/>
    <w:pPr>
      <w:spacing w:after="240"/>
      <w:ind w:left="5670" w:right="-1134"/>
      <w:jc w:val="both"/>
    </w:pPr>
  </w:style>
  <w:style w:type="paragraph" w:customStyle="1" w:styleId="cctp">
    <w:name w:val="cctp"/>
    <w:basedOn w:val="En-tte"/>
    <w:pPr>
      <w:spacing w:after="240"/>
      <w:ind w:left="-567"/>
    </w:pPr>
    <w:rPr>
      <w:rFonts w:ascii="Courier New" w:hAnsi="Courier New"/>
      <w:b/>
    </w:rPr>
  </w:style>
  <w:style w:type="paragraph" w:customStyle="1" w:styleId="4numros">
    <w:name w:val="4numéros"/>
    <w:basedOn w:val="Normal"/>
    <w:pPr>
      <w:spacing w:after="240"/>
      <w:ind w:left="823" w:hanging="823"/>
    </w:pPr>
  </w:style>
  <w:style w:type="paragraph" w:styleId="Titre">
    <w:name w:val="Title"/>
    <w:basedOn w:val="Normal"/>
    <w:link w:val="TitreCar"/>
    <w:qFormat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28"/>
    </w:rPr>
  </w:style>
  <w:style w:type="paragraph" w:styleId="Corpsdetexte">
    <w:name w:val="Body Text"/>
    <w:basedOn w:val="Normal"/>
    <w:semiHidden/>
    <w:pPr>
      <w:ind w:right="283"/>
    </w:pPr>
  </w:style>
  <w:style w:type="paragraph" w:styleId="Retraitcorpsdetexte">
    <w:name w:val="Body Text Indent"/>
    <w:basedOn w:val="Normal"/>
    <w:semiHidden/>
    <w:pPr>
      <w:pBdr>
        <w:left w:val="single" w:sz="12" w:space="1" w:color="auto"/>
      </w:pBdr>
      <w:ind w:left="2552" w:hanging="2552"/>
    </w:pPr>
  </w:style>
  <w:style w:type="paragraph" w:styleId="Corpsdetexte2">
    <w:name w:val="Body Text 2"/>
    <w:basedOn w:val="Normal"/>
    <w:semiHidden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8080"/>
        <w:tab w:val="left" w:pos="8400"/>
        <w:tab w:val="left" w:pos="9000"/>
        <w:tab w:val="left" w:pos="9600"/>
        <w:tab w:val="left" w:pos="10200"/>
      </w:tabs>
      <w:ind w:right="-1"/>
      <w:jc w:val="center"/>
    </w:pPr>
    <w:rPr>
      <w:b/>
      <w:sz w:val="32"/>
    </w:rPr>
  </w:style>
  <w:style w:type="paragraph" w:customStyle="1" w:styleId="Style2">
    <w:name w:val="Style2"/>
    <w:basedOn w:val="Normal"/>
    <w:pPr>
      <w:spacing w:before="120"/>
    </w:pPr>
    <w:rPr>
      <w:b/>
      <w:u w:val="single"/>
    </w:rPr>
  </w:style>
  <w:style w:type="paragraph" w:customStyle="1" w:styleId="Style3">
    <w:name w:val="Style3"/>
    <w:basedOn w:val="Normal"/>
    <w:pPr>
      <w:spacing w:before="120"/>
    </w:pPr>
    <w:rPr>
      <w:u w:val="single"/>
    </w:rPr>
  </w:style>
  <w:style w:type="paragraph" w:customStyle="1" w:styleId="Style4">
    <w:name w:val="Style4"/>
    <w:basedOn w:val="Normal"/>
    <w:pPr>
      <w:spacing w:after="60"/>
    </w:pPr>
    <w:rPr>
      <w:b/>
      <w:i/>
      <w:color w:val="0000FF"/>
    </w:rPr>
  </w:style>
  <w:style w:type="paragraph" w:customStyle="1" w:styleId="Normallemdot">
    <w:name w:val="Normal.lem.dot"/>
  </w:style>
  <w:style w:type="paragraph" w:customStyle="1" w:styleId="Style5">
    <w:name w:val="Style5"/>
    <w:basedOn w:val="Normal"/>
    <w:pPr>
      <w:spacing w:before="120" w:after="60"/>
    </w:pPr>
    <w:rPr>
      <w:i/>
    </w:rPr>
  </w:style>
  <w:style w:type="paragraph" w:styleId="Corpsdetexte3">
    <w:name w:val="Body Text 3"/>
    <w:basedOn w:val="Normal"/>
    <w:semiHidden/>
    <w:rPr>
      <w:color w:val="FF0000"/>
    </w:rPr>
  </w:style>
  <w:style w:type="character" w:styleId="Numrodepage">
    <w:name w:val="page number"/>
    <w:basedOn w:val="Policepardfaut"/>
    <w:semiHidden/>
  </w:style>
  <w:style w:type="paragraph" w:customStyle="1" w:styleId="Corpsdetexte31">
    <w:name w:val="Corps de texte 31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Sous-titre">
    <w:name w:val="Subtitle"/>
    <w:basedOn w:val="Normal"/>
    <w:qFormat/>
    <w:pPr>
      <w:widowControl w:val="0"/>
      <w:autoSpaceDE w:val="0"/>
      <w:autoSpaceDN w:val="0"/>
      <w:adjustRightInd w:val="0"/>
      <w:spacing w:before="120"/>
      <w:jc w:val="center"/>
    </w:pPr>
    <w:rPr>
      <w:b/>
      <w:bCs/>
      <w:sz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TitreCar">
    <w:name w:val="Titre Car"/>
    <w:link w:val="Titre"/>
    <w:rsid w:val="00D313B4"/>
    <w:rPr>
      <w:rFonts w:ascii="Arial" w:hAnsi="Arial"/>
      <w:b/>
      <w:sz w:val="28"/>
    </w:rPr>
  </w:style>
  <w:style w:type="table" w:styleId="Grilledutableau">
    <w:name w:val="Table Grid"/>
    <w:basedOn w:val="TableauNormal"/>
    <w:uiPriority w:val="59"/>
    <w:rsid w:val="00F15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2B3C2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B3C2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B3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RMAO\MODELE\SPS-CCP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1179AA5DB53D4B8B0261C6F8E16872" ma:contentTypeVersion="1" ma:contentTypeDescription="Crée un document." ma:contentTypeScope="" ma:versionID="944377df27f903d0ad106b693e7c0ad8">
  <xsd:schema xmlns:xsd="http://www.w3.org/2001/XMLSchema" xmlns:xs="http://www.w3.org/2001/XMLSchema" xmlns:p="http://schemas.microsoft.com/office/2006/metadata/properties" xmlns:ns2="ee02935d-7744-47b1-9379-353a84c112ed" targetNamespace="http://schemas.microsoft.com/office/2006/metadata/properties" ma:root="true" ma:fieldsID="3b862f088a685d8427fe3473c345eaaa" ns2:_="">
    <xsd:import namespace="ee02935d-7744-47b1-9379-353a84c112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2935d-7744-47b1-9379-353a84c112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2C5A3-D38B-43DC-917C-A0278FD496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B7FB0A-9384-40CC-A9A7-EFBFD1100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2935d-7744-47b1-9379-353a84c11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2CDE9A-A5E5-4891-B213-1212EEA22D6A}">
  <ds:schemaRefs>
    <ds:schemaRef ds:uri="http://purl.org/dc/elements/1.1/"/>
    <ds:schemaRef ds:uri="http://schemas.microsoft.com/office/2006/metadata/properties"/>
    <ds:schemaRef ds:uri="ee02935d-7744-47b1-9379-353a84c112e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6B17D4-5FB3-455F-A544-9F754600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SPS-CCP.DOT</Template>
  <TotalTime>35</TotalTime>
  <Pages>5</Pages>
  <Words>574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CAHIER DES CLAUSES PARTICULIERES</vt:lpstr>
    </vt:vector>
  </TitlesOfParts>
  <Company>MINISTERE DE LA DEFENSE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CAHIER DES CLAUSES PARTICULIERES</dc:title>
  <dc:subject/>
  <dc:creator>MARCHAND Quentin IMI</dc:creator>
  <cp:keywords/>
  <cp:lastModifiedBy>PAES Jose SA CE MINDEF</cp:lastModifiedBy>
  <cp:revision>7</cp:revision>
  <cp:lastPrinted>2020-03-18T13:44:00Z</cp:lastPrinted>
  <dcterms:created xsi:type="dcterms:W3CDTF">2026-07-17T12:36:00Z</dcterms:created>
  <dcterms:modified xsi:type="dcterms:W3CDTF">2026-08-03T07:35:00Z</dcterms:modified>
</cp:coreProperties>
</file>